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tbl>
      <w:tblPr>
        <w:tblW w:w="11787" w:type="dxa"/>
        <w:jc w:val="center"/>
        <w:tblCellMar>
          <w:left w:w="0" w:type="dxa"/>
          <w:right w:w="0" w:type="dxa"/>
        </w:tblCellMar>
        <w:tblLook w:val="0600" w:firstRow="0" w:lastRow="0" w:firstColumn="0" w:lastColumn="0" w:noHBand="1" w:noVBand="1"/>
        <w:tblDescription w:val="Layout table for six 4 x 3-1/3 inch shipping labels"/>
      </w:tblPr>
      <w:tblGrid>
        <w:gridCol w:w="397"/>
        <w:gridCol w:w="4791"/>
        <w:gridCol w:w="576"/>
        <w:gridCol w:w="259"/>
        <w:gridCol w:w="397"/>
        <w:gridCol w:w="4791"/>
        <w:gridCol w:w="576"/>
      </w:tblGrid>
      <w:tr w:rsidR="002470FA" w14:paraId="00029035" w14:textId="77777777" w:rsidTr="000A5A04">
        <w:trPr>
          <w:trHeight w:hRule="exact" w:val="576"/>
          <w:jc w:val="center"/>
        </w:trPr>
        <w:tc>
          <w:tcPr>
            <w:tcW w:w="397" w:type="dxa"/>
          </w:tcPr>
          <w:p w14:paraId="2068BE4E" w14:textId="77777777" w:rsidR="002470FA" w:rsidRDefault="002470FA"/>
        </w:tc>
        <w:tc>
          <w:tcPr>
            <w:tcW w:w="4791" w:type="dxa"/>
          </w:tcPr>
          <w:p w14:paraId="6D597247" w14:textId="77777777" w:rsidR="002470FA" w:rsidRDefault="002470FA"/>
        </w:tc>
        <w:tc>
          <w:tcPr>
            <w:tcW w:w="576" w:type="dxa"/>
          </w:tcPr>
          <w:p w14:paraId="1B81FF20" w14:textId="77777777" w:rsidR="002470FA" w:rsidRDefault="002470FA"/>
        </w:tc>
        <w:tc>
          <w:tcPr>
            <w:tcW w:w="259" w:type="dxa"/>
          </w:tcPr>
          <w:p w14:paraId="65252B17" w14:textId="77777777" w:rsidR="002470FA" w:rsidRDefault="002470FA"/>
        </w:tc>
        <w:tc>
          <w:tcPr>
            <w:tcW w:w="397" w:type="dxa"/>
          </w:tcPr>
          <w:p w14:paraId="5DF30199" w14:textId="77777777" w:rsidR="002470FA" w:rsidRDefault="002470FA"/>
        </w:tc>
        <w:tc>
          <w:tcPr>
            <w:tcW w:w="4791" w:type="dxa"/>
          </w:tcPr>
          <w:p w14:paraId="4E91282B" w14:textId="77777777" w:rsidR="002470FA" w:rsidRDefault="002470FA"/>
        </w:tc>
        <w:tc>
          <w:tcPr>
            <w:tcW w:w="576" w:type="dxa"/>
          </w:tcPr>
          <w:p w14:paraId="31BECE71" w14:textId="77777777" w:rsidR="002470FA" w:rsidRDefault="002470FA"/>
        </w:tc>
      </w:tr>
      <w:tr w:rsidR="002470FA" w:rsidRPr="006B1103" w14:paraId="3604C6CC" w14:textId="77777777" w:rsidTr="006512E6">
        <w:trPr>
          <w:trHeight w:hRule="exact" w:val="2052"/>
          <w:jc w:val="center"/>
        </w:trPr>
        <w:tc>
          <w:tcPr>
            <w:tcW w:w="397" w:type="dxa"/>
          </w:tcPr>
          <w:p w14:paraId="7D62FBD8" w14:textId="77777777" w:rsidR="002470FA" w:rsidRPr="006B1103" w:rsidRDefault="002470FA" w:rsidP="006B1103">
            <w:pPr>
              <w:pStyle w:val="ReturnAddress"/>
            </w:pPr>
          </w:p>
        </w:tc>
        <w:tc>
          <w:tcPr>
            <w:tcW w:w="4791" w:type="dxa"/>
          </w:tcPr>
          <w:sdt>
            <w:sdtPr>
              <w:alias w:val="Company Name"/>
              <w:tag w:val=""/>
              <w:id w:val="692273494"/>
              <w:placeholder>
                <w:docPart w:val="5E417F8038E54DCEA34397503117DEF2"/>
              </w:placeholder>
              <w:showingPlcHdr/>
              <w:dataBinding w:prefixMappings="xmlns:ns0='http://schemas.openxmlformats.org/officeDocument/2006/extended-properties' " w:xpath="/ns0:Properties[1]/ns0:Company[1]" w:storeItemID="{6668398D-A668-4E3E-A5EB-62B293D839F1}"/>
              <w15:appearance w15:val="hidden"/>
              <w:text/>
            </w:sdtPr>
            <w:sdtEndPr/>
            <w:sdtContent>
              <w:p w14:paraId="59648F52" w14:textId="77777777" w:rsidR="000633E1" w:rsidRPr="009764E4" w:rsidRDefault="009764E4" w:rsidP="009764E4">
                <w:pPr>
                  <w:pStyle w:val="ReturnAddress"/>
                </w:pPr>
                <w:r w:rsidRPr="009764E4">
                  <w:t>[Company Name]</w:t>
                </w:r>
              </w:p>
            </w:sdtContent>
          </w:sdt>
          <w:sdt>
            <w:sdtPr>
              <w:alias w:val="Company Address"/>
              <w:tag w:val=""/>
              <w:id w:val="1432079777"/>
              <w:placeholder>
                <w:docPart w:val="D2168EDFF4784BF3B5AE4173EB407A6B"/>
              </w:placeholder>
              <w:showingPlcHdr/>
              <w:dataBinding w:prefixMappings="xmlns:ns0='http://schemas.microsoft.com/office/2006/coverPageProps' " w:xpath="/ns0:CoverPageProperties[1]/ns0:CompanyAddress[1]" w:storeItemID="{55AF091B-3C7A-41E3-B477-F2FDAA23CFDA}"/>
              <w15:appearance w15:val="hidden"/>
              <w:text/>
            </w:sdtPr>
            <w:sdtEndPr/>
            <w:sdtContent>
              <w:p w14:paraId="01DB1C2D" w14:textId="77777777" w:rsidR="009764E4" w:rsidRPr="009764E4" w:rsidRDefault="009764E4" w:rsidP="009764E4">
                <w:pPr>
                  <w:pStyle w:val="ReturnAddress"/>
                </w:pPr>
                <w:r w:rsidRPr="009764E4">
                  <w:t>[Company Address]</w:t>
                </w:r>
              </w:p>
            </w:sdtContent>
          </w:sdt>
          <w:sdt>
            <w:sdtPr>
              <w:alias w:val="Company City, State, Zip"/>
              <w:tag w:val=""/>
              <w:id w:val="710462348"/>
              <w:placeholder>
                <w:docPart w:val="FCB76D6C4712495A9606AFCE8A5C02FF"/>
              </w:placeholder>
              <w:showingPlcHdr/>
              <w:dataBinding w:prefixMappings="xmlns:ns0='http://schemas.microsoft.com/office/2006/coverPageProps' " w:xpath="/ns0:CoverPageProperties[1]/ns0:CompanyEmail[1]" w:storeItemID="{55AF091B-3C7A-41E3-B477-F2FDAA23CFDA}"/>
              <w15:appearance w15:val="hidden"/>
              <w:text/>
            </w:sdtPr>
            <w:sdtEndPr/>
            <w:sdtContent>
              <w:p w14:paraId="4DD4A697" w14:textId="77777777" w:rsidR="00880C6F" w:rsidRPr="006B1103" w:rsidRDefault="009764E4" w:rsidP="009764E4">
                <w:pPr>
                  <w:pStyle w:val="ReturnAddress"/>
                </w:pPr>
                <w:r w:rsidRPr="009764E4">
                  <w:t>[City, State Zip]</w:t>
                </w:r>
              </w:p>
            </w:sdtContent>
          </w:sdt>
        </w:tc>
        <w:tc>
          <w:tcPr>
            <w:tcW w:w="576" w:type="dxa"/>
          </w:tcPr>
          <w:p w14:paraId="7207CA31" w14:textId="77777777" w:rsidR="002470FA" w:rsidRPr="006B1103" w:rsidRDefault="002470FA" w:rsidP="006B1103">
            <w:pPr>
              <w:pStyle w:val="ReturnAddress"/>
            </w:pPr>
          </w:p>
        </w:tc>
        <w:tc>
          <w:tcPr>
            <w:tcW w:w="259" w:type="dxa"/>
          </w:tcPr>
          <w:p w14:paraId="2FE4BAC1" w14:textId="77777777" w:rsidR="002470FA" w:rsidRPr="006B1103" w:rsidRDefault="002470FA" w:rsidP="006B1103">
            <w:pPr>
              <w:pStyle w:val="ReturnAddress"/>
            </w:pPr>
          </w:p>
        </w:tc>
        <w:tc>
          <w:tcPr>
            <w:tcW w:w="397" w:type="dxa"/>
          </w:tcPr>
          <w:p w14:paraId="74DD48D0" w14:textId="77777777" w:rsidR="002470FA" w:rsidRPr="006B1103" w:rsidRDefault="002470FA" w:rsidP="006B1103">
            <w:pPr>
              <w:pStyle w:val="ReturnAddress"/>
            </w:pPr>
          </w:p>
        </w:tc>
        <w:tc>
          <w:tcPr>
            <w:tcW w:w="4791" w:type="dxa"/>
          </w:tcPr>
          <w:sdt>
            <w:sdtPr>
              <w:alias w:val="Company Name"/>
              <w:tag w:val=""/>
              <w:id w:val="-1858264269"/>
              <w:placeholder>
                <w:docPart w:val="7C30ADB918FC4107A623AFCA17E18253"/>
              </w:placeholder>
              <w:showingPlcHdr/>
              <w:dataBinding w:prefixMappings="xmlns:ns0='http://schemas.openxmlformats.org/officeDocument/2006/extended-properties' " w:xpath="/ns0:Properties[1]/ns0:Company[1]" w:storeItemID="{6668398D-A668-4E3E-A5EB-62B293D839F1}"/>
              <w15:appearance w15:val="hidden"/>
              <w:text/>
            </w:sdtPr>
            <w:sdtEndPr/>
            <w:sdtContent>
              <w:p w14:paraId="683F576F" w14:textId="77777777" w:rsidR="009764E4" w:rsidRPr="009764E4" w:rsidRDefault="009764E4" w:rsidP="009764E4">
                <w:pPr>
                  <w:pStyle w:val="ReturnAddress"/>
                </w:pPr>
                <w:r w:rsidRPr="009764E4">
                  <w:t>[Company Name]</w:t>
                </w:r>
              </w:p>
            </w:sdtContent>
          </w:sdt>
          <w:sdt>
            <w:sdtPr>
              <w:alias w:val="Company Address"/>
              <w:tag w:val=""/>
              <w:id w:val="-1392571327"/>
              <w:placeholder>
                <w:docPart w:val="1E2C472898AC41869E805A8C2E50119B"/>
              </w:placeholder>
              <w:showingPlcHdr/>
              <w:dataBinding w:prefixMappings="xmlns:ns0='http://schemas.microsoft.com/office/2006/coverPageProps' " w:xpath="/ns0:CoverPageProperties[1]/ns0:CompanyAddress[1]" w:storeItemID="{55AF091B-3C7A-41E3-B477-F2FDAA23CFDA}"/>
              <w15:appearance w15:val="hidden"/>
              <w:text/>
            </w:sdtPr>
            <w:sdtEndPr/>
            <w:sdtContent>
              <w:p w14:paraId="610A3189" w14:textId="77777777" w:rsidR="009764E4" w:rsidRPr="009764E4" w:rsidRDefault="009764E4" w:rsidP="009764E4">
                <w:pPr>
                  <w:pStyle w:val="ReturnAddress"/>
                </w:pPr>
                <w:r w:rsidRPr="009764E4">
                  <w:t>[Company Address]</w:t>
                </w:r>
              </w:p>
            </w:sdtContent>
          </w:sdt>
          <w:sdt>
            <w:sdtPr>
              <w:alias w:val="Company City, State, Zip"/>
              <w:tag w:val=""/>
              <w:id w:val="1855224320"/>
              <w:placeholder>
                <w:docPart w:val="93822492DC314CF5A4720371D90D3A34"/>
              </w:placeholder>
              <w:showingPlcHdr/>
              <w:dataBinding w:prefixMappings="xmlns:ns0='http://schemas.microsoft.com/office/2006/coverPageProps' " w:xpath="/ns0:CoverPageProperties[1]/ns0:CompanyEmail[1]" w:storeItemID="{55AF091B-3C7A-41E3-B477-F2FDAA23CFDA}"/>
              <w15:appearance w15:val="hidden"/>
              <w:text/>
            </w:sdtPr>
            <w:sdtEndPr/>
            <w:sdtContent>
              <w:p w14:paraId="5F1B4A68" w14:textId="77777777" w:rsidR="002470FA" w:rsidRPr="006B1103" w:rsidRDefault="009764E4" w:rsidP="009764E4">
                <w:pPr>
                  <w:pStyle w:val="ReturnAddress"/>
                </w:pPr>
                <w:r w:rsidRPr="009764E4">
                  <w:t>[City, State Zip]</w:t>
                </w:r>
              </w:p>
            </w:sdtContent>
          </w:sdt>
        </w:tc>
        <w:tc>
          <w:tcPr>
            <w:tcW w:w="576" w:type="dxa"/>
          </w:tcPr>
          <w:p w14:paraId="3502585D" w14:textId="77777777" w:rsidR="002470FA" w:rsidRPr="006B1103" w:rsidRDefault="002470FA" w:rsidP="006B1103">
            <w:pPr>
              <w:pStyle w:val="ReturnAddress"/>
            </w:pPr>
          </w:p>
        </w:tc>
      </w:tr>
      <w:tr w:rsidR="006B1103" w14:paraId="50D54411" w14:textId="77777777" w:rsidTr="006512E6">
        <w:trPr>
          <w:trHeight w:hRule="exact" w:val="2154"/>
          <w:jc w:val="center"/>
        </w:trPr>
        <w:tc>
          <w:tcPr>
            <w:tcW w:w="397" w:type="dxa"/>
          </w:tcPr>
          <w:p w14:paraId="704B3FDF" w14:textId="77777777" w:rsidR="006B1103" w:rsidRDefault="006B1103" w:rsidP="006B1103"/>
        </w:tc>
        <w:tc>
          <w:tcPr>
            <w:tcW w:w="4791" w:type="dxa"/>
          </w:tcPr>
          <w:sdt>
            <w:sdtPr>
              <w:id w:val="-54706245"/>
              <w:placeholder>
                <w:docPart w:val="0F8208600AA6445E942ED57E42BADF9B"/>
              </w:placeholder>
              <w:temporary/>
              <w:showingPlcHdr/>
              <w15:appearance w15:val="hidden"/>
              <w:text/>
            </w:sdtPr>
            <w:sdtEndPr/>
            <w:sdtContent>
              <w:p w14:paraId="11DE3DF5" w14:textId="77777777" w:rsidR="006B1103" w:rsidRDefault="006B1103" w:rsidP="006B1103">
                <w:pPr>
                  <w:pStyle w:val="Name"/>
                </w:pPr>
                <w:r>
                  <w:t>[Recipient Name]</w:t>
                </w:r>
              </w:p>
            </w:sdtContent>
          </w:sdt>
          <w:sdt>
            <w:sdtPr>
              <w:id w:val="-485009614"/>
              <w:placeholder>
                <w:docPart w:val="6930F8DD15BC476AAD1216BB18D0812C"/>
              </w:placeholder>
              <w:temporary/>
              <w:showingPlcHdr/>
              <w15:appearance w15:val="hidden"/>
              <w:text w:multiLine="1"/>
            </w:sdtPr>
            <w:sdtEndPr/>
            <w:sdtContent>
              <w:p w14:paraId="15FBA1DE" w14:textId="77777777" w:rsidR="006B1103" w:rsidRDefault="006B1103" w:rsidP="006B1103">
                <w:r w:rsidRPr="00880C6F">
                  <w:t>[Recipient Company]</w:t>
                </w:r>
              </w:p>
            </w:sdtContent>
          </w:sdt>
          <w:sdt>
            <w:sdtPr>
              <w:id w:val="1441491383"/>
              <w:placeholder>
                <w:docPart w:val="202B84AAA6B04B0F82063AC3A621583A"/>
              </w:placeholder>
              <w:temporary/>
              <w:showingPlcHdr/>
              <w15:appearance w15:val="hidden"/>
            </w:sdtPr>
            <w:sdtEndPr/>
            <w:sdtContent>
              <w:p w14:paraId="717D8E86" w14:textId="77777777" w:rsidR="006B1103" w:rsidRDefault="006B1103" w:rsidP="006B1103">
                <w:r w:rsidRPr="00880C6F">
                  <w:t>[Address]</w:t>
                </w:r>
              </w:p>
            </w:sdtContent>
          </w:sdt>
          <w:sdt>
            <w:sdtPr>
              <w:id w:val="-1545211818"/>
              <w:placeholder>
                <w:docPart w:val="E2131BE0CF914D358FC77D0EFFFA7C12"/>
              </w:placeholder>
              <w:temporary/>
              <w:showingPlcHdr/>
              <w15:appearance w15:val="hidden"/>
            </w:sdtPr>
            <w:sdtEndPr/>
            <w:sdtContent>
              <w:p w14:paraId="78D19274" w14:textId="77777777" w:rsidR="006B1103" w:rsidRDefault="00880C6F" w:rsidP="006B1103">
                <w:r w:rsidRPr="00880C6F">
                  <w:t>[City, ST  Postal Code]</w:t>
                </w:r>
              </w:p>
            </w:sdtContent>
          </w:sdt>
          <w:sdt>
            <w:sdtPr>
              <w:id w:val="-1202237170"/>
              <w:placeholder>
                <w:docPart w:val="AA784BBE4A0F4648AA9DAEEA7F60BEA2"/>
              </w:placeholder>
              <w:temporary/>
              <w:showingPlcHdr/>
              <w15:appearance w15:val="hidden"/>
            </w:sdtPr>
            <w:sdtEndPr/>
            <w:sdtContent>
              <w:p w14:paraId="1AEC5C03" w14:textId="77777777" w:rsidR="006B1103" w:rsidRDefault="006B1103" w:rsidP="006B1103">
                <w:r w:rsidRPr="00880C6F">
                  <w:t>[Country]</w:t>
                </w:r>
              </w:p>
            </w:sdtContent>
          </w:sdt>
        </w:tc>
        <w:tc>
          <w:tcPr>
            <w:tcW w:w="576" w:type="dxa"/>
          </w:tcPr>
          <w:p w14:paraId="789299E8" w14:textId="77777777" w:rsidR="006B1103" w:rsidRDefault="006B1103" w:rsidP="006B1103"/>
        </w:tc>
        <w:tc>
          <w:tcPr>
            <w:tcW w:w="259" w:type="dxa"/>
          </w:tcPr>
          <w:p w14:paraId="2B2749AD" w14:textId="77777777" w:rsidR="006B1103" w:rsidRDefault="006B1103" w:rsidP="006B1103"/>
        </w:tc>
        <w:tc>
          <w:tcPr>
            <w:tcW w:w="397" w:type="dxa"/>
          </w:tcPr>
          <w:p w14:paraId="1D423702" w14:textId="77777777" w:rsidR="006B1103" w:rsidRDefault="006B1103" w:rsidP="006B1103"/>
        </w:tc>
        <w:tc>
          <w:tcPr>
            <w:tcW w:w="4791" w:type="dxa"/>
          </w:tcPr>
          <w:sdt>
            <w:sdtPr>
              <w:id w:val="-1572338520"/>
              <w:placeholder>
                <w:docPart w:val="50E8F7BC4FB8430185A9D23C7154ED70"/>
              </w:placeholder>
              <w:temporary/>
              <w:showingPlcHdr/>
              <w15:appearance w15:val="hidden"/>
              <w:text/>
            </w:sdtPr>
            <w:sdtEndPr/>
            <w:sdtContent>
              <w:p w14:paraId="1045144E" w14:textId="77777777" w:rsidR="006B1103" w:rsidRDefault="006B1103" w:rsidP="006B1103">
                <w:pPr>
                  <w:pStyle w:val="Name"/>
                </w:pPr>
                <w:r>
                  <w:t>[Recipient Name]</w:t>
                </w:r>
              </w:p>
            </w:sdtContent>
          </w:sdt>
          <w:sdt>
            <w:sdtPr>
              <w:id w:val="-576209279"/>
              <w:placeholder>
                <w:docPart w:val="BBE7B13B84EA49DDAC5EC26D5BB558C8"/>
              </w:placeholder>
              <w:temporary/>
              <w:showingPlcHdr/>
              <w15:appearance w15:val="hidden"/>
              <w:text w:multiLine="1"/>
            </w:sdtPr>
            <w:sdtEndPr/>
            <w:sdtContent>
              <w:p w14:paraId="4528C03D" w14:textId="77777777" w:rsidR="006B1103" w:rsidRDefault="006B1103" w:rsidP="006B1103">
                <w:r w:rsidRPr="00880C6F">
                  <w:t>[Recipient Company]</w:t>
                </w:r>
              </w:p>
            </w:sdtContent>
          </w:sdt>
          <w:sdt>
            <w:sdtPr>
              <w:id w:val="-745036210"/>
              <w:placeholder>
                <w:docPart w:val="02100919A3524B97A71A10BAEDA9176B"/>
              </w:placeholder>
              <w:temporary/>
              <w:showingPlcHdr/>
              <w15:appearance w15:val="hidden"/>
            </w:sdtPr>
            <w:sdtEndPr/>
            <w:sdtContent>
              <w:p w14:paraId="4763BE13" w14:textId="77777777" w:rsidR="006B1103" w:rsidRDefault="006B1103" w:rsidP="006B1103">
                <w:r w:rsidRPr="00880C6F">
                  <w:t>[Address]</w:t>
                </w:r>
              </w:p>
            </w:sdtContent>
          </w:sdt>
          <w:sdt>
            <w:sdtPr>
              <w:id w:val="1738436550"/>
              <w:placeholder>
                <w:docPart w:val="427D1A1492664D628BAD175E23F510CA"/>
              </w:placeholder>
              <w:temporary/>
              <w:showingPlcHdr/>
              <w15:appearance w15:val="hidden"/>
            </w:sdtPr>
            <w:sdtEndPr/>
            <w:sdtContent>
              <w:p w14:paraId="587FB78B" w14:textId="77777777" w:rsidR="006B1103" w:rsidRDefault="00880C6F" w:rsidP="006B1103">
                <w:r w:rsidRPr="00880C6F">
                  <w:t>[City, ST  Postal Code]</w:t>
                </w:r>
              </w:p>
            </w:sdtContent>
          </w:sdt>
          <w:sdt>
            <w:sdtPr>
              <w:id w:val="1364711868"/>
              <w:placeholder>
                <w:docPart w:val="6341053C207A4E67894B444353AAB881"/>
              </w:placeholder>
              <w:temporary/>
              <w:showingPlcHdr/>
              <w15:appearance w15:val="hidden"/>
            </w:sdtPr>
            <w:sdtEndPr/>
            <w:sdtContent>
              <w:p w14:paraId="36B124C4" w14:textId="77777777" w:rsidR="006B1103" w:rsidRDefault="006B1103" w:rsidP="006B1103">
                <w:r w:rsidRPr="00880C6F">
                  <w:t>[Country]</w:t>
                </w:r>
              </w:p>
            </w:sdtContent>
          </w:sdt>
        </w:tc>
        <w:tc>
          <w:tcPr>
            <w:tcW w:w="576" w:type="dxa"/>
          </w:tcPr>
          <w:p w14:paraId="44DC41CE" w14:textId="77777777" w:rsidR="006B1103" w:rsidRDefault="006B1103" w:rsidP="006B1103"/>
        </w:tc>
      </w:tr>
      <w:tr w:rsidR="006B1103" w14:paraId="235DABBD" w14:textId="77777777" w:rsidTr="000A5A04">
        <w:trPr>
          <w:trHeight w:hRule="exact" w:val="576"/>
          <w:jc w:val="center"/>
        </w:trPr>
        <w:tc>
          <w:tcPr>
            <w:tcW w:w="397" w:type="dxa"/>
          </w:tcPr>
          <w:p w14:paraId="20A11DEA" w14:textId="77777777" w:rsidR="006B1103" w:rsidRDefault="006B1103" w:rsidP="006B1103"/>
        </w:tc>
        <w:tc>
          <w:tcPr>
            <w:tcW w:w="4791" w:type="dxa"/>
          </w:tcPr>
          <w:p w14:paraId="60055666" w14:textId="77777777" w:rsidR="006B1103" w:rsidRDefault="006B1103" w:rsidP="006B1103"/>
        </w:tc>
        <w:tc>
          <w:tcPr>
            <w:tcW w:w="576" w:type="dxa"/>
          </w:tcPr>
          <w:p w14:paraId="47D07054" w14:textId="77777777" w:rsidR="006B1103" w:rsidRDefault="006B1103" w:rsidP="006B1103"/>
        </w:tc>
        <w:tc>
          <w:tcPr>
            <w:tcW w:w="259" w:type="dxa"/>
          </w:tcPr>
          <w:p w14:paraId="22722839" w14:textId="77777777" w:rsidR="006B1103" w:rsidRDefault="006B1103" w:rsidP="006B1103"/>
        </w:tc>
        <w:tc>
          <w:tcPr>
            <w:tcW w:w="397" w:type="dxa"/>
          </w:tcPr>
          <w:p w14:paraId="107DE728" w14:textId="77777777" w:rsidR="006B1103" w:rsidRDefault="006B1103" w:rsidP="006B1103"/>
        </w:tc>
        <w:tc>
          <w:tcPr>
            <w:tcW w:w="4791" w:type="dxa"/>
          </w:tcPr>
          <w:p w14:paraId="491991D8" w14:textId="77777777" w:rsidR="006B1103" w:rsidRDefault="006B1103" w:rsidP="006B1103"/>
        </w:tc>
        <w:tc>
          <w:tcPr>
            <w:tcW w:w="576" w:type="dxa"/>
          </w:tcPr>
          <w:p w14:paraId="74FCDAAA" w14:textId="77777777" w:rsidR="006B1103" w:rsidRDefault="006B1103" w:rsidP="006B1103"/>
        </w:tc>
      </w:tr>
      <w:tr w:rsidR="006B1103" w:rsidRPr="006B1103" w14:paraId="1FF867A5" w14:textId="77777777" w:rsidTr="006512E6">
        <w:trPr>
          <w:trHeight w:hRule="exact" w:val="2052"/>
          <w:jc w:val="center"/>
        </w:trPr>
        <w:tc>
          <w:tcPr>
            <w:tcW w:w="397" w:type="dxa"/>
          </w:tcPr>
          <w:p w14:paraId="5B922E6D" w14:textId="77777777" w:rsidR="006B1103" w:rsidRPr="006B1103" w:rsidRDefault="006B1103" w:rsidP="006B1103">
            <w:pPr>
              <w:pStyle w:val="ReturnAddress"/>
            </w:pPr>
          </w:p>
        </w:tc>
        <w:tc>
          <w:tcPr>
            <w:tcW w:w="4791" w:type="dxa"/>
          </w:tcPr>
          <w:sdt>
            <w:sdtPr>
              <w:alias w:val="Company Name"/>
              <w:tag w:val=""/>
              <w:id w:val="-405149847"/>
              <w:placeholder>
                <w:docPart w:val="C87640A61A5A40BEAA7BF55DDB85CCD2"/>
              </w:placeholder>
              <w:showingPlcHdr/>
              <w:dataBinding w:prefixMappings="xmlns:ns0='http://schemas.openxmlformats.org/officeDocument/2006/extended-properties' " w:xpath="/ns0:Properties[1]/ns0:Company[1]" w:storeItemID="{6668398D-A668-4E3E-A5EB-62B293D839F1}"/>
              <w15:appearance w15:val="hidden"/>
              <w:text/>
            </w:sdtPr>
            <w:sdtEndPr/>
            <w:sdtContent>
              <w:p w14:paraId="120BF15A" w14:textId="77777777" w:rsidR="009764E4" w:rsidRPr="009764E4" w:rsidRDefault="009764E4" w:rsidP="009764E4">
                <w:pPr>
                  <w:pStyle w:val="ReturnAddress"/>
                </w:pPr>
                <w:r w:rsidRPr="009764E4">
                  <w:t>[Company Name]</w:t>
                </w:r>
              </w:p>
            </w:sdtContent>
          </w:sdt>
          <w:sdt>
            <w:sdtPr>
              <w:alias w:val="Company Address"/>
              <w:tag w:val=""/>
              <w:id w:val="447754594"/>
              <w:placeholder>
                <w:docPart w:val="8C5CD2433CF348709CFB80A86125CC9F"/>
              </w:placeholder>
              <w:showingPlcHdr/>
              <w:dataBinding w:prefixMappings="xmlns:ns0='http://schemas.microsoft.com/office/2006/coverPageProps' " w:xpath="/ns0:CoverPageProperties[1]/ns0:CompanyAddress[1]" w:storeItemID="{55AF091B-3C7A-41E3-B477-F2FDAA23CFDA}"/>
              <w15:appearance w15:val="hidden"/>
              <w:text/>
            </w:sdtPr>
            <w:sdtEndPr/>
            <w:sdtContent>
              <w:p w14:paraId="6F36D6CB" w14:textId="77777777" w:rsidR="009764E4" w:rsidRPr="009764E4" w:rsidRDefault="009764E4" w:rsidP="009764E4">
                <w:pPr>
                  <w:pStyle w:val="ReturnAddress"/>
                </w:pPr>
                <w:r w:rsidRPr="009764E4">
                  <w:t>[Company Address]</w:t>
                </w:r>
              </w:p>
            </w:sdtContent>
          </w:sdt>
          <w:sdt>
            <w:sdtPr>
              <w:alias w:val="Company City, State, Zip"/>
              <w:tag w:val=""/>
              <w:id w:val="-533661879"/>
              <w:placeholder>
                <w:docPart w:val="CA5ED744F36F415EBD97B385828653CE"/>
              </w:placeholder>
              <w:showingPlcHdr/>
              <w:dataBinding w:prefixMappings="xmlns:ns0='http://schemas.microsoft.com/office/2006/coverPageProps' " w:xpath="/ns0:CoverPageProperties[1]/ns0:CompanyEmail[1]" w:storeItemID="{55AF091B-3C7A-41E3-B477-F2FDAA23CFDA}"/>
              <w15:appearance w15:val="hidden"/>
              <w:text/>
            </w:sdtPr>
            <w:sdtEndPr/>
            <w:sdtContent>
              <w:p w14:paraId="25DB266E" w14:textId="77777777" w:rsidR="006B1103" w:rsidRPr="006B1103" w:rsidRDefault="009764E4" w:rsidP="009764E4">
                <w:pPr>
                  <w:pStyle w:val="ReturnAddress"/>
                </w:pPr>
                <w:r w:rsidRPr="009764E4">
                  <w:t>[City, State Zip]</w:t>
                </w:r>
              </w:p>
            </w:sdtContent>
          </w:sdt>
        </w:tc>
        <w:tc>
          <w:tcPr>
            <w:tcW w:w="576" w:type="dxa"/>
          </w:tcPr>
          <w:p w14:paraId="635E0707" w14:textId="77777777" w:rsidR="006B1103" w:rsidRPr="006B1103" w:rsidRDefault="006B1103" w:rsidP="006B1103">
            <w:pPr>
              <w:pStyle w:val="ReturnAddress"/>
            </w:pPr>
          </w:p>
        </w:tc>
        <w:tc>
          <w:tcPr>
            <w:tcW w:w="259" w:type="dxa"/>
          </w:tcPr>
          <w:p w14:paraId="294072CF" w14:textId="77777777" w:rsidR="006B1103" w:rsidRPr="006B1103" w:rsidRDefault="006B1103" w:rsidP="006B1103">
            <w:pPr>
              <w:pStyle w:val="ReturnAddress"/>
            </w:pPr>
          </w:p>
        </w:tc>
        <w:tc>
          <w:tcPr>
            <w:tcW w:w="397" w:type="dxa"/>
          </w:tcPr>
          <w:p w14:paraId="28812BD1" w14:textId="77777777" w:rsidR="006B1103" w:rsidRPr="006B1103" w:rsidRDefault="006B1103" w:rsidP="006B1103">
            <w:pPr>
              <w:pStyle w:val="ReturnAddress"/>
            </w:pPr>
          </w:p>
        </w:tc>
        <w:tc>
          <w:tcPr>
            <w:tcW w:w="4791" w:type="dxa"/>
          </w:tcPr>
          <w:sdt>
            <w:sdtPr>
              <w:alias w:val="Company Name"/>
              <w:tag w:val=""/>
              <w:id w:val="-119602324"/>
              <w:placeholder>
                <w:docPart w:val="4BA5D36E71AA45F885F4200EFA87FEE4"/>
              </w:placeholder>
              <w:showingPlcHdr/>
              <w:dataBinding w:prefixMappings="xmlns:ns0='http://schemas.openxmlformats.org/officeDocument/2006/extended-properties' " w:xpath="/ns0:Properties[1]/ns0:Company[1]" w:storeItemID="{6668398D-A668-4E3E-A5EB-62B293D839F1}"/>
              <w15:appearance w15:val="hidden"/>
              <w:text/>
            </w:sdtPr>
            <w:sdtEndPr/>
            <w:sdtContent>
              <w:p w14:paraId="7E7AC8BD" w14:textId="77777777" w:rsidR="009764E4" w:rsidRPr="009764E4" w:rsidRDefault="009764E4" w:rsidP="009764E4">
                <w:pPr>
                  <w:pStyle w:val="ReturnAddress"/>
                </w:pPr>
                <w:r w:rsidRPr="009764E4">
                  <w:t>[Company Name]</w:t>
                </w:r>
              </w:p>
            </w:sdtContent>
          </w:sdt>
          <w:sdt>
            <w:sdtPr>
              <w:alias w:val="Company Address"/>
              <w:tag w:val=""/>
              <w:id w:val="-1696451102"/>
              <w:placeholder>
                <w:docPart w:val="8B59029C629C4102AAA01C4D653525A6"/>
              </w:placeholder>
              <w:showingPlcHdr/>
              <w:dataBinding w:prefixMappings="xmlns:ns0='http://schemas.microsoft.com/office/2006/coverPageProps' " w:xpath="/ns0:CoverPageProperties[1]/ns0:CompanyAddress[1]" w:storeItemID="{55AF091B-3C7A-41E3-B477-F2FDAA23CFDA}"/>
              <w15:appearance w15:val="hidden"/>
              <w:text/>
            </w:sdtPr>
            <w:sdtEndPr/>
            <w:sdtContent>
              <w:p w14:paraId="4773F65E" w14:textId="77777777" w:rsidR="009764E4" w:rsidRPr="009764E4" w:rsidRDefault="009764E4" w:rsidP="009764E4">
                <w:pPr>
                  <w:pStyle w:val="ReturnAddress"/>
                </w:pPr>
                <w:r w:rsidRPr="009764E4">
                  <w:t>[Company Address]</w:t>
                </w:r>
              </w:p>
            </w:sdtContent>
          </w:sdt>
          <w:sdt>
            <w:sdtPr>
              <w:alias w:val="Company City, State, Zip"/>
              <w:tag w:val=""/>
              <w:id w:val="1942492086"/>
              <w:placeholder>
                <w:docPart w:val="C7AEAACEFB80488CA1318476931CA757"/>
              </w:placeholder>
              <w:showingPlcHdr/>
              <w:dataBinding w:prefixMappings="xmlns:ns0='http://schemas.microsoft.com/office/2006/coverPageProps' " w:xpath="/ns0:CoverPageProperties[1]/ns0:CompanyEmail[1]" w:storeItemID="{55AF091B-3C7A-41E3-B477-F2FDAA23CFDA}"/>
              <w15:appearance w15:val="hidden"/>
              <w:text/>
            </w:sdtPr>
            <w:sdtEndPr/>
            <w:sdtContent>
              <w:p w14:paraId="46BF49CB" w14:textId="77777777" w:rsidR="006B1103" w:rsidRPr="006B1103" w:rsidRDefault="009764E4" w:rsidP="009764E4">
                <w:pPr>
                  <w:pStyle w:val="ReturnAddress"/>
                </w:pPr>
                <w:r w:rsidRPr="009764E4">
                  <w:t>[City, State Zip]</w:t>
                </w:r>
              </w:p>
            </w:sdtContent>
          </w:sdt>
        </w:tc>
        <w:tc>
          <w:tcPr>
            <w:tcW w:w="576" w:type="dxa"/>
          </w:tcPr>
          <w:p w14:paraId="337EBBD3" w14:textId="77777777" w:rsidR="006B1103" w:rsidRPr="006B1103" w:rsidRDefault="006B1103" w:rsidP="006B1103">
            <w:pPr>
              <w:pStyle w:val="ReturnAddress"/>
            </w:pPr>
          </w:p>
        </w:tc>
      </w:tr>
      <w:tr w:rsidR="006B1103" w14:paraId="42745433" w14:textId="77777777" w:rsidTr="006512E6">
        <w:trPr>
          <w:trHeight w:hRule="exact" w:val="2154"/>
          <w:jc w:val="center"/>
        </w:trPr>
        <w:tc>
          <w:tcPr>
            <w:tcW w:w="397" w:type="dxa"/>
          </w:tcPr>
          <w:p w14:paraId="17ACDE30" w14:textId="77777777" w:rsidR="006B1103" w:rsidRDefault="006B1103" w:rsidP="006B1103"/>
        </w:tc>
        <w:tc>
          <w:tcPr>
            <w:tcW w:w="4791" w:type="dxa"/>
          </w:tcPr>
          <w:sdt>
            <w:sdtPr>
              <w:id w:val="2065761730"/>
              <w:placeholder>
                <w:docPart w:val="E9BA3562045E4484AEC14F0E40C2C245"/>
              </w:placeholder>
              <w:temporary/>
              <w:showingPlcHdr/>
              <w15:appearance w15:val="hidden"/>
              <w:text/>
            </w:sdtPr>
            <w:sdtEndPr/>
            <w:sdtContent>
              <w:p w14:paraId="5DD4A895" w14:textId="77777777" w:rsidR="006B1103" w:rsidRDefault="006B1103" w:rsidP="006B1103">
                <w:pPr>
                  <w:pStyle w:val="Name"/>
                </w:pPr>
                <w:r>
                  <w:t>[Recipient Name]</w:t>
                </w:r>
              </w:p>
            </w:sdtContent>
          </w:sdt>
          <w:sdt>
            <w:sdtPr>
              <w:id w:val="571003278"/>
              <w:placeholder>
                <w:docPart w:val="C9A6231B7FE64465813A344E3891DD5E"/>
              </w:placeholder>
              <w:temporary/>
              <w:showingPlcHdr/>
              <w15:appearance w15:val="hidden"/>
              <w:text w:multiLine="1"/>
            </w:sdtPr>
            <w:sdtEndPr/>
            <w:sdtContent>
              <w:p w14:paraId="42545177" w14:textId="77777777" w:rsidR="006B1103" w:rsidRDefault="006B1103" w:rsidP="006B1103">
                <w:r w:rsidRPr="00880C6F">
                  <w:t>[Recipient Company]</w:t>
                </w:r>
              </w:p>
            </w:sdtContent>
          </w:sdt>
          <w:sdt>
            <w:sdtPr>
              <w:id w:val="-1367677868"/>
              <w:placeholder>
                <w:docPart w:val="9AC3FF147AED400096A47018C7B10DB6"/>
              </w:placeholder>
              <w:temporary/>
              <w:showingPlcHdr/>
              <w15:appearance w15:val="hidden"/>
            </w:sdtPr>
            <w:sdtEndPr/>
            <w:sdtContent>
              <w:p w14:paraId="37C62D4E" w14:textId="77777777" w:rsidR="006B1103" w:rsidRDefault="006B1103" w:rsidP="006B1103">
                <w:r w:rsidRPr="00880C6F">
                  <w:t>[Address]</w:t>
                </w:r>
              </w:p>
            </w:sdtContent>
          </w:sdt>
          <w:sdt>
            <w:sdtPr>
              <w:id w:val="-861675161"/>
              <w:placeholder>
                <w:docPart w:val="BF12A2262972425694C1964CA06F710C"/>
              </w:placeholder>
              <w:temporary/>
              <w:showingPlcHdr/>
              <w15:appearance w15:val="hidden"/>
            </w:sdtPr>
            <w:sdtEndPr/>
            <w:sdtContent>
              <w:p w14:paraId="48C4D277" w14:textId="77777777" w:rsidR="006B1103" w:rsidRDefault="00880C6F" w:rsidP="006B1103">
                <w:r w:rsidRPr="00880C6F">
                  <w:t>[City, ST  Postal Code]</w:t>
                </w:r>
              </w:p>
            </w:sdtContent>
          </w:sdt>
          <w:sdt>
            <w:sdtPr>
              <w:id w:val="-2029780281"/>
              <w:placeholder>
                <w:docPart w:val="2C68C2098B3C461D83681D5386D30596"/>
              </w:placeholder>
              <w:temporary/>
              <w:showingPlcHdr/>
              <w15:appearance w15:val="hidden"/>
            </w:sdtPr>
            <w:sdtEndPr/>
            <w:sdtContent>
              <w:p w14:paraId="41CB03DC" w14:textId="77777777" w:rsidR="006B1103" w:rsidRDefault="006B1103" w:rsidP="006B1103">
                <w:r w:rsidRPr="00880C6F">
                  <w:t>[Country]</w:t>
                </w:r>
              </w:p>
            </w:sdtContent>
          </w:sdt>
        </w:tc>
        <w:tc>
          <w:tcPr>
            <w:tcW w:w="576" w:type="dxa"/>
          </w:tcPr>
          <w:p w14:paraId="245FE697" w14:textId="77777777" w:rsidR="006B1103" w:rsidRDefault="006B1103" w:rsidP="006B1103"/>
        </w:tc>
        <w:tc>
          <w:tcPr>
            <w:tcW w:w="259" w:type="dxa"/>
          </w:tcPr>
          <w:p w14:paraId="0E1DF644" w14:textId="77777777" w:rsidR="006B1103" w:rsidRDefault="006B1103" w:rsidP="006B1103"/>
        </w:tc>
        <w:tc>
          <w:tcPr>
            <w:tcW w:w="397" w:type="dxa"/>
          </w:tcPr>
          <w:p w14:paraId="2E7D4627" w14:textId="77777777" w:rsidR="006B1103" w:rsidRDefault="006B1103" w:rsidP="006B1103"/>
        </w:tc>
        <w:tc>
          <w:tcPr>
            <w:tcW w:w="4791" w:type="dxa"/>
          </w:tcPr>
          <w:sdt>
            <w:sdtPr>
              <w:id w:val="220729071"/>
              <w:placeholder>
                <w:docPart w:val="33D941C41DD743CFB6CFCEE9A6726A54"/>
              </w:placeholder>
              <w:temporary/>
              <w:showingPlcHdr/>
              <w15:appearance w15:val="hidden"/>
              <w:text/>
            </w:sdtPr>
            <w:sdtEndPr/>
            <w:sdtContent>
              <w:p w14:paraId="16F90988" w14:textId="77777777" w:rsidR="006B1103" w:rsidRDefault="006B1103" w:rsidP="006B1103">
                <w:pPr>
                  <w:pStyle w:val="Name"/>
                </w:pPr>
                <w:r>
                  <w:t>[Recipient Name]</w:t>
                </w:r>
              </w:p>
            </w:sdtContent>
          </w:sdt>
          <w:sdt>
            <w:sdtPr>
              <w:id w:val="974249973"/>
              <w:placeholder>
                <w:docPart w:val="A142C5230584466EBEEE287AE38C8FBC"/>
              </w:placeholder>
              <w:temporary/>
              <w:showingPlcHdr/>
              <w15:appearance w15:val="hidden"/>
              <w:text w:multiLine="1"/>
            </w:sdtPr>
            <w:sdtEndPr/>
            <w:sdtContent>
              <w:p w14:paraId="6AEF6532" w14:textId="77777777" w:rsidR="006B1103" w:rsidRDefault="006B1103" w:rsidP="006B1103">
                <w:r w:rsidRPr="00880C6F">
                  <w:t>[Recipient Company]</w:t>
                </w:r>
              </w:p>
            </w:sdtContent>
          </w:sdt>
          <w:sdt>
            <w:sdtPr>
              <w:id w:val="714855345"/>
              <w:placeholder>
                <w:docPart w:val="3CCCE575F6DF466D8CEC4568B86874BA"/>
              </w:placeholder>
              <w:temporary/>
              <w:showingPlcHdr/>
              <w15:appearance w15:val="hidden"/>
            </w:sdtPr>
            <w:sdtEndPr/>
            <w:sdtContent>
              <w:p w14:paraId="7D0A113E" w14:textId="77777777" w:rsidR="006B1103" w:rsidRDefault="006B1103" w:rsidP="006B1103">
                <w:r w:rsidRPr="00880C6F">
                  <w:t>[Address]</w:t>
                </w:r>
              </w:p>
            </w:sdtContent>
          </w:sdt>
          <w:sdt>
            <w:sdtPr>
              <w:id w:val="-1678952620"/>
              <w:placeholder>
                <w:docPart w:val="EAE0000625A54AA799D26F744711127A"/>
              </w:placeholder>
              <w:temporary/>
              <w:showingPlcHdr/>
              <w15:appearance w15:val="hidden"/>
            </w:sdtPr>
            <w:sdtEndPr/>
            <w:sdtContent>
              <w:p w14:paraId="06446EE3" w14:textId="77777777" w:rsidR="006B1103" w:rsidRDefault="00880C6F" w:rsidP="006B1103">
                <w:r w:rsidRPr="00880C6F">
                  <w:t>[City, ST  Postal Code]</w:t>
                </w:r>
              </w:p>
            </w:sdtContent>
          </w:sdt>
          <w:sdt>
            <w:sdtPr>
              <w:id w:val="-786275703"/>
              <w:placeholder>
                <w:docPart w:val="C0FBA32C2E2149D1A0DB8D329EA1C634"/>
              </w:placeholder>
              <w:temporary/>
              <w:showingPlcHdr/>
              <w15:appearance w15:val="hidden"/>
            </w:sdtPr>
            <w:sdtEndPr/>
            <w:sdtContent>
              <w:p w14:paraId="0A5EBB95" w14:textId="77777777" w:rsidR="006B1103" w:rsidRDefault="006B1103" w:rsidP="006B1103">
                <w:r w:rsidRPr="00880C6F">
                  <w:t>[Country]</w:t>
                </w:r>
              </w:p>
            </w:sdtContent>
          </w:sdt>
        </w:tc>
        <w:tc>
          <w:tcPr>
            <w:tcW w:w="576" w:type="dxa"/>
          </w:tcPr>
          <w:p w14:paraId="6F4EF0AF" w14:textId="77777777" w:rsidR="006B1103" w:rsidRDefault="006B1103" w:rsidP="006B1103"/>
        </w:tc>
      </w:tr>
      <w:tr w:rsidR="006B1103" w14:paraId="343D59BA" w14:textId="77777777" w:rsidTr="000A5A04">
        <w:trPr>
          <w:trHeight w:hRule="exact" w:val="576"/>
          <w:jc w:val="center"/>
        </w:trPr>
        <w:tc>
          <w:tcPr>
            <w:tcW w:w="397" w:type="dxa"/>
          </w:tcPr>
          <w:p w14:paraId="03CEEE4A" w14:textId="77777777" w:rsidR="006B1103" w:rsidRDefault="006B1103" w:rsidP="006B1103"/>
        </w:tc>
        <w:tc>
          <w:tcPr>
            <w:tcW w:w="4791" w:type="dxa"/>
          </w:tcPr>
          <w:p w14:paraId="3498447B" w14:textId="77777777" w:rsidR="006B1103" w:rsidRDefault="006B1103" w:rsidP="006B1103"/>
        </w:tc>
        <w:tc>
          <w:tcPr>
            <w:tcW w:w="576" w:type="dxa"/>
          </w:tcPr>
          <w:p w14:paraId="5087F3FB" w14:textId="77777777" w:rsidR="006B1103" w:rsidRDefault="006B1103" w:rsidP="006B1103"/>
        </w:tc>
        <w:tc>
          <w:tcPr>
            <w:tcW w:w="259" w:type="dxa"/>
          </w:tcPr>
          <w:p w14:paraId="0AA7C119" w14:textId="77777777" w:rsidR="006B1103" w:rsidRDefault="006B1103" w:rsidP="006B1103"/>
        </w:tc>
        <w:tc>
          <w:tcPr>
            <w:tcW w:w="397" w:type="dxa"/>
          </w:tcPr>
          <w:p w14:paraId="60A7988C" w14:textId="77777777" w:rsidR="006B1103" w:rsidRDefault="006B1103" w:rsidP="006B1103"/>
        </w:tc>
        <w:tc>
          <w:tcPr>
            <w:tcW w:w="4791" w:type="dxa"/>
          </w:tcPr>
          <w:p w14:paraId="1894231B" w14:textId="77777777" w:rsidR="006B1103" w:rsidRDefault="006B1103" w:rsidP="006B1103"/>
        </w:tc>
        <w:tc>
          <w:tcPr>
            <w:tcW w:w="576" w:type="dxa"/>
          </w:tcPr>
          <w:p w14:paraId="06137A09" w14:textId="77777777" w:rsidR="006B1103" w:rsidRDefault="006B1103" w:rsidP="006B1103"/>
        </w:tc>
      </w:tr>
      <w:tr w:rsidR="006B1103" w:rsidRPr="006B1103" w14:paraId="414EE158" w14:textId="77777777" w:rsidTr="006512E6">
        <w:trPr>
          <w:trHeight w:hRule="exact" w:val="2052"/>
          <w:jc w:val="center"/>
        </w:trPr>
        <w:tc>
          <w:tcPr>
            <w:tcW w:w="397" w:type="dxa"/>
          </w:tcPr>
          <w:p w14:paraId="30A7FFBA" w14:textId="77777777" w:rsidR="006B1103" w:rsidRPr="006B1103" w:rsidRDefault="006B1103" w:rsidP="006B1103">
            <w:pPr>
              <w:pStyle w:val="ReturnAddress"/>
            </w:pPr>
          </w:p>
        </w:tc>
        <w:tc>
          <w:tcPr>
            <w:tcW w:w="4791" w:type="dxa"/>
          </w:tcPr>
          <w:sdt>
            <w:sdtPr>
              <w:alias w:val="Company Name"/>
              <w:tag w:val=""/>
              <w:id w:val="-720208815"/>
              <w:placeholder>
                <w:docPart w:val="A688E36C33D7483993A5A33765EA30C8"/>
              </w:placeholder>
              <w:showingPlcHdr/>
              <w:dataBinding w:prefixMappings="xmlns:ns0='http://schemas.openxmlformats.org/officeDocument/2006/extended-properties' " w:xpath="/ns0:Properties[1]/ns0:Company[1]" w:storeItemID="{6668398D-A668-4E3E-A5EB-62B293D839F1}"/>
              <w15:appearance w15:val="hidden"/>
              <w:text/>
            </w:sdtPr>
            <w:sdtEndPr/>
            <w:sdtContent>
              <w:p w14:paraId="380A3D2A" w14:textId="77777777" w:rsidR="009764E4" w:rsidRPr="009764E4" w:rsidRDefault="009764E4" w:rsidP="009764E4">
                <w:pPr>
                  <w:pStyle w:val="ReturnAddress"/>
                </w:pPr>
                <w:r w:rsidRPr="009764E4">
                  <w:t>[Company Name]</w:t>
                </w:r>
              </w:p>
            </w:sdtContent>
          </w:sdt>
          <w:sdt>
            <w:sdtPr>
              <w:alias w:val="Company Address"/>
              <w:tag w:val=""/>
              <w:id w:val="-2125764386"/>
              <w:placeholder>
                <w:docPart w:val="50A27969286348748A5FEAEE6BF81F2F"/>
              </w:placeholder>
              <w:showingPlcHdr/>
              <w:dataBinding w:prefixMappings="xmlns:ns0='http://schemas.microsoft.com/office/2006/coverPageProps' " w:xpath="/ns0:CoverPageProperties[1]/ns0:CompanyAddress[1]" w:storeItemID="{55AF091B-3C7A-41E3-B477-F2FDAA23CFDA}"/>
              <w15:appearance w15:val="hidden"/>
              <w:text/>
            </w:sdtPr>
            <w:sdtEndPr/>
            <w:sdtContent>
              <w:p w14:paraId="7BD94FBE" w14:textId="77777777" w:rsidR="009764E4" w:rsidRPr="009764E4" w:rsidRDefault="009764E4" w:rsidP="009764E4">
                <w:pPr>
                  <w:pStyle w:val="ReturnAddress"/>
                </w:pPr>
                <w:r w:rsidRPr="009764E4">
                  <w:t>[Company Address]</w:t>
                </w:r>
              </w:p>
            </w:sdtContent>
          </w:sdt>
          <w:sdt>
            <w:sdtPr>
              <w:alias w:val="Company City, State, Zip"/>
              <w:tag w:val=""/>
              <w:id w:val="1762026751"/>
              <w:placeholder>
                <w:docPart w:val="4EFB964B583948CEBD8E5244D54A00D5"/>
              </w:placeholder>
              <w:showingPlcHdr/>
              <w:dataBinding w:prefixMappings="xmlns:ns0='http://schemas.microsoft.com/office/2006/coverPageProps' " w:xpath="/ns0:CoverPageProperties[1]/ns0:CompanyEmail[1]" w:storeItemID="{55AF091B-3C7A-41E3-B477-F2FDAA23CFDA}"/>
              <w15:appearance w15:val="hidden"/>
              <w:text/>
            </w:sdtPr>
            <w:sdtEndPr/>
            <w:sdtContent>
              <w:p w14:paraId="5AD523E8" w14:textId="77777777" w:rsidR="006B1103" w:rsidRPr="006B1103" w:rsidRDefault="009764E4" w:rsidP="009764E4">
                <w:pPr>
                  <w:pStyle w:val="ReturnAddress"/>
                </w:pPr>
                <w:r w:rsidRPr="009764E4">
                  <w:t>[City, State Zip]</w:t>
                </w:r>
              </w:p>
            </w:sdtContent>
          </w:sdt>
        </w:tc>
        <w:tc>
          <w:tcPr>
            <w:tcW w:w="576" w:type="dxa"/>
          </w:tcPr>
          <w:p w14:paraId="3DCF6D19" w14:textId="77777777" w:rsidR="006B1103" w:rsidRPr="006B1103" w:rsidRDefault="006B1103" w:rsidP="006B1103">
            <w:pPr>
              <w:pStyle w:val="ReturnAddress"/>
            </w:pPr>
          </w:p>
        </w:tc>
        <w:tc>
          <w:tcPr>
            <w:tcW w:w="259" w:type="dxa"/>
          </w:tcPr>
          <w:p w14:paraId="59992E8C" w14:textId="77777777" w:rsidR="006B1103" w:rsidRPr="006B1103" w:rsidRDefault="006B1103" w:rsidP="006B1103">
            <w:pPr>
              <w:pStyle w:val="ReturnAddress"/>
            </w:pPr>
          </w:p>
        </w:tc>
        <w:tc>
          <w:tcPr>
            <w:tcW w:w="397" w:type="dxa"/>
          </w:tcPr>
          <w:p w14:paraId="649BA239" w14:textId="77777777" w:rsidR="006B1103" w:rsidRPr="006B1103" w:rsidRDefault="006B1103" w:rsidP="006B1103">
            <w:pPr>
              <w:pStyle w:val="ReturnAddress"/>
            </w:pPr>
          </w:p>
        </w:tc>
        <w:tc>
          <w:tcPr>
            <w:tcW w:w="4791" w:type="dxa"/>
          </w:tcPr>
          <w:sdt>
            <w:sdtPr>
              <w:alias w:val="Company Name"/>
              <w:tag w:val=""/>
              <w:id w:val="-923802171"/>
              <w:placeholder>
                <w:docPart w:val="EB91904B114D4C79AD3C2EBFB48B0532"/>
              </w:placeholder>
              <w:showingPlcHdr/>
              <w:dataBinding w:prefixMappings="xmlns:ns0='http://schemas.openxmlformats.org/officeDocument/2006/extended-properties' " w:xpath="/ns0:Properties[1]/ns0:Company[1]" w:storeItemID="{6668398D-A668-4E3E-A5EB-62B293D839F1}"/>
              <w15:appearance w15:val="hidden"/>
              <w:text/>
            </w:sdtPr>
            <w:sdtEndPr/>
            <w:sdtContent>
              <w:p w14:paraId="41AB5E17" w14:textId="77777777" w:rsidR="009764E4" w:rsidRPr="009764E4" w:rsidRDefault="009764E4" w:rsidP="009764E4">
                <w:pPr>
                  <w:pStyle w:val="ReturnAddress"/>
                </w:pPr>
                <w:r w:rsidRPr="009764E4">
                  <w:t>[Company Name]</w:t>
                </w:r>
              </w:p>
            </w:sdtContent>
          </w:sdt>
          <w:sdt>
            <w:sdtPr>
              <w:alias w:val="Company Address"/>
              <w:tag w:val=""/>
              <w:id w:val="257871907"/>
              <w:placeholder>
                <w:docPart w:val="5374F24C54284AF289329BB09ED1B4AC"/>
              </w:placeholder>
              <w:showingPlcHdr/>
              <w:dataBinding w:prefixMappings="xmlns:ns0='http://schemas.microsoft.com/office/2006/coverPageProps' " w:xpath="/ns0:CoverPageProperties[1]/ns0:CompanyAddress[1]" w:storeItemID="{55AF091B-3C7A-41E3-B477-F2FDAA23CFDA}"/>
              <w15:appearance w15:val="hidden"/>
              <w:text/>
            </w:sdtPr>
            <w:sdtEndPr/>
            <w:sdtContent>
              <w:p w14:paraId="66457C15" w14:textId="77777777" w:rsidR="009764E4" w:rsidRPr="009764E4" w:rsidRDefault="009764E4" w:rsidP="009764E4">
                <w:pPr>
                  <w:pStyle w:val="ReturnAddress"/>
                </w:pPr>
                <w:r w:rsidRPr="009764E4">
                  <w:t>[Company Address]</w:t>
                </w:r>
              </w:p>
            </w:sdtContent>
          </w:sdt>
          <w:sdt>
            <w:sdtPr>
              <w:alias w:val="Company City, State, Zip"/>
              <w:tag w:val=""/>
              <w:id w:val="1014102671"/>
              <w:placeholder>
                <w:docPart w:val="1254092514CB4C539132AE2859518CFC"/>
              </w:placeholder>
              <w:showingPlcHdr/>
              <w:dataBinding w:prefixMappings="xmlns:ns0='http://schemas.microsoft.com/office/2006/coverPageProps' " w:xpath="/ns0:CoverPageProperties[1]/ns0:CompanyEmail[1]" w:storeItemID="{55AF091B-3C7A-41E3-B477-F2FDAA23CFDA}"/>
              <w15:appearance w15:val="hidden"/>
              <w:text/>
            </w:sdtPr>
            <w:sdtEndPr/>
            <w:sdtContent>
              <w:p w14:paraId="12B628C5" w14:textId="77777777" w:rsidR="006B1103" w:rsidRPr="006B1103" w:rsidRDefault="009764E4" w:rsidP="009764E4">
                <w:pPr>
                  <w:pStyle w:val="ReturnAddress"/>
                </w:pPr>
                <w:r w:rsidRPr="009764E4">
                  <w:t>[City, State Zip]</w:t>
                </w:r>
              </w:p>
            </w:sdtContent>
          </w:sdt>
        </w:tc>
        <w:tc>
          <w:tcPr>
            <w:tcW w:w="576" w:type="dxa"/>
          </w:tcPr>
          <w:p w14:paraId="7146B9B2" w14:textId="77777777" w:rsidR="006B1103" w:rsidRPr="006B1103" w:rsidRDefault="006B1103" w:rsidP="006B1103">
            <w:pPr>
              <w:pStyle w:val="ReturnAddress"/>
            </w:pPr>
          </w:p>
        </w:tc>
      </w:tr>
      <w:tr w:rsidR="006B1103" w14:paraId="34DED83F" w14:textId="77777777" w:rsidTr="006512E6">
        <w:trPr>
          <w:trHeight w:hRule="exact" w:val="2154"/>
          <w:jc w:val="center"/>
        </w:trPr>
        <w:tc>
          <w:tcPr>
            <w:tcW w:w="397" w:type="dxa"/>
          </w:tcPr>
          <w:p w14:paraId="0A27B43B" w14:textId="77777777" w:rsidR="006B1103" w:rsidRDefault="006B1103" w:rsidP="006B1103"/>
        </w:tc>
        <w:tc>
          <w:tcPr>
            <w:tcW w:w="4791" w:type="dxa"/>
          </w:tcPr>
          <w:sdt>
            <w:sdtPr>
              <w:id w:val="1358537681"/>
              <w:placeholder>
                <w:docPart w:val="F5EF3A2131564C16958650288C61DAAF"/>
              </w:placeholder>
              <w:temporary/>
              <w:showingPlcHdr/>
              <w15:appearance w15:val="hidden"/>
              <w:text/>
            </w:sdtPr>
            <w:sdtEndPr/>
            <w:sdtContent>
              <w:p w14:paraId="3039E4F2" w14:textId="77777777" w:rsidR="006B1103" w:rsidRDefault="006B1103" w:rsidP="006B1103">
                <w:pPr>
                  <w:pStyle w:val="Name"/>
                </w:pPr>
                <w:r>
                  <w:t>[Recipient Name]</w:t>
                </w:r>
              </w:p>
            </w:sdtContent>
          </w:sdt>
          <w:sdt>
            <w:sdtPr>
              <w:id w:val="-251508888"/>
              <w:placeholder>
                <w:docPart w:val="917CE521283648A583DC7B16FF2AEB45"/>
              </w:placeholder>
              <w:temporary/>
              <w:showingPlcHdr/>
              <w15:appearance w15:val="hidden"/>
              <w:text w:multiLine="1"/>
            </w:sdtPr>
            <w:sdtEndPr/>
            <w:sdtContent>
              <w:p w14:paraId="3810E384" w14:textId="77777777" w:rsidR="006B1103" w:rsidRDefault="006B1103" w:rsidP="006B1103">
                <w:r w:rsidRPr="00880C6F">
                  <w:t>[Recipient Company]</w:t>
                </w:r>
              </w:p>
            </w:sdtContent>
          </w:sdt>
          <w:sdt>
            <w:sdtPr>
              <w:id w:val="-1528563176"/>
              <w:placeholder>
                <w:docPart w:val="73AA6A78B5BF4040B7D6C30CB51A2BD0"/>
              </w:placeholder>
              <w:temporary/>
              <w:showingPlcHdr/>
              <w15:appearance w15:val="hidden"/>
            </w:sdtPr>
            <w:sdtEndPr/>
            <w:sdtContent>
              <w:p w14:paraId="7AF5235B" w14:textId="77777777" w:rsidR="006B1103" w:rsidRDefault="006B1103" w:rsidP="006B1103">
                <w:r w:rsidRPr="00880C6F">
                  <w:t>[Address]</w:t>
                </w:r>
              </w:p>
            </w:sdtContent>
          </w:sdt>
          <w:sdt>
            <w:sdtPr>
              <w:id w:val="-583841348"/>
              <w:placeholder>
                <w:docPart w:val="CC3CF6B889614878A54BB3A003CDB45E"/>
              </w:placeholder>
              <w:temporary/>
              <w:showingPlcHdr/>
              <w15:appearance w15:val="hidden"/>
            </w:sdtPr>
            <w:sdtEndPr/>
            <w:sdtContent>
              <w:p w14:paraId="295A432F" w14:textId="77777777" w:rsidR="006B1103" w:rsidRDefault="00880C6F" w:rsidP="006B1103">
                <w:r w:rsidRPr="00880C6F">
                  <w:t>[City, ST  Postal Code]</w:t>
                </w:r>
              </w:p>
            </w:sdtContent>
          </w:sdt>
          <w:sdt>
            <w:sdtPr>
              <w:id w:val="-218211495"/>
              <w:placeholder>
                <w:docPart w:val="4FBC97AF61CF4223866C3067EE5527ED"/>
              </w:placeholder>
              <w:temporary/>
              <w:showingPlcHdr/>
              <w15:appearance w15:val="hidden"/>
            </w:sdtPr>
            <w:sdtEndPr/>
            <w:sdtContent>
              <w:p w14:paraId="06D035EC" w14:textId="77777777" w:rsidR="006B1103" w:rsidRDefault="006B1103" w:rsidP="006B1103">
                <w:r w:rsidRPr="00880C6F">
                  <w:t>[Country]</w:t>
                </w:r>
              </w:p>
            </w:sdtContent>
          </w:sdt>
        </w:tc>
        <w:tc>
          <w:tcPr>
            <w:tcW w:w="576" w:type="dxa"/>
          </w:tcPr>
          <w:p w14:paraId="7CB15C06" w14:textId="77777777" w:rsidR="006B1103" w:rsidRDefault="006B1103" w:rsidP="006B1103"/>
        </w:tc>
        <w:tc>
          <w:tcPr>
            <w:tcW w:w="259" w:type="dxa"/>
          </w:tcPr>
          <w:p w14:paraId="3B244259" w14:textId="77777777" w:rsidR="006B1103" w:rsidRDefault="006B1103" w:rsidP="006B1103"/>
        </w:tc>
        <w:tc>
          <w:tcPr>
            <w:tcW w:w="397" w:type="dxa"/>
          </w:tcPr>
          <w:p w14:paraId="79122705" w14:textId="77777777" w:rsidR="006B1103" w:rsidRDefault="006B1103" w:rsidP="006B1103"/>
        </w:tc>
        <w:tc>
          <w:tcPr>
            <w:tcW w:w="4791" w:type="dxa"/>
          </w:tcPr>
          <w:sdt>
            <w:sdtPr>
              <w:id w:val="-866676156"/>
              <w:placeholder>
                <w:docPart w:val="A26ACC48C5904488B11D558CE3E51633"/>
              </w:placeholder>
              <w:temporary/>
              <w:showingPlcHdr/>
              <w15:appearance w15:val="hidden"/>
              <w:text/>
            </w:sdtPr>
            <w:sdtEndPr/>
            <w:sdtContent>
              <w:p w14:paraId="486FF116" w14:textId="77777777" w:rsidR="006B1103" w:rsidRDefault="006B1103" w:rsidP="006B1103">
                <w:pPr>
                  <w:pStyle w:val="Name"/>
                </w:pPr>
                <w:r>
                  <w:t>[Recipient Name]</w:t>
                </w:r>
              </w:p>
            </w:sdtContent>
          </w:sdt>
          <w:sdt>
            <w:sdtPr>
              <w:id w:val="-1456714128"/>
              <w:placeholder>
                <w:docPart w:val="DB62162F112A475F8C59A2C20DE7690D"/>
              </w:placeholder>
              <w:temporary/>
              <w:showingPlcHdr/>
              <w15:appearance w15:val="hidden"/>
              <w:text w:multiLine="1"/>
            </w:sdtPr>
            <w:sdtEndPr/>
            <w:sdtContent>
              <w:p w14:paraId="0980C604" w14:textId="77777777" w:rsidR="006B1103" w:rsidRDefault="006B1103" w:rsidP="006B1103">
                <w:r w:rsidRPr="00880C6F">
                  <w:t>[Recipient Company]</w:t>
                </w:r>
              </w:p>
            </w:sdtContent>
          </w:sdt>
          <w:sdt>
            <w:sdtPr>
              <w:id w:val="-2143492160"/>
              <w:placeholder>
                <w:docPart w:val="77CF6D8B64E740A3930BE54E7B1B974D"/>
              </w:placeholder>
              <w:temporary/>
              <w:showingPlcHdr/>
              <w15:appearance w15:val="hidden"/>
            </w:sdtPr>
            <w:sdtEndPr/>
            <w:sdtContent>
              <w:p w14:paraId="2C3945F2" w14:textId="77777777" w:rsidR="006B1103" w:rsidRDefault="006B1103" w:rsidP="006B1103">
                <w:r w:rsidRPr="00880C6F">
                  <w:t>[Address]</w:t>
                </w:r>
              </w:p>
            </w:sdtContent>
          </w:sdt>
          <w:sdt>
            <w:sdtPr>
              <w:id w:val="300808073"/>
              <w:placeholder>
                <w:docPart w:val="9A677D55AA6944C98FBBB0324A60564C"/>
              </w:placeholder>
              <w:temporary/>
              <w:showingPlcHdr/>
              <w15:appearance w15:val="hidden"/>
            </w:sdtPr>
            <w:sdtEndPr/>
            <w:sdtContent>
              <w:p w14:paraId="2C3D1B20" w14:textId="77777777" w:rsidR="006B1103" w:rsidRDefault="00880C6F" w:rsidP="006B1103">
                <w:r w:rsidRPr="00880C6F">
                  <w:t>[City, ST  Postal Code]</w:t>
                </w:r>
              </w:p>
            </w:sdtContent>
          </w:sdt>
          <w:sdt>
            <w:sdtPr>
              <w:id w:val="-1500269556"/>
              <w:placeholder>
                <w:docPart w:val="CF1C904D59374BA09055C99714CEC3E3"/>
              </w:placeholder>
              <w:temporary/>
              <w:showingPlcHdr/>
              <w15:appearance w15:val="hidden"/>
            </w:sdtPr>
            <w:sdtEndPr/>
            <w:sdtContent>
              <w:p w14:paraId="3F4655AB" w14:textId="77777777" w:rsidR="006B1103" w:rsidRDefault="006B1103" w:rsidP="006B1103">
                <w:r w:rsidRPr="00880C6F">
                  <w:t>[Country]</w:t>
                </w:r>
              </w:p>
            </w:sdtContent>
          </w:sdt>
        </w:tc>
        <w:tc>
          <w:tcPr>
            <w:tcW w:w="576" w:type="dxa"/>
          </w:tcPr>
          <w:p w14:paraId="0851600F" w14:textId="77777777" w:rsidR="006B1103" w:rsidRDefault="006B1103" w:rsidP="006B1103"/>
        </w:tc>
      </w:tr>
    </w:tbl>
    <w:p w14:paraId="641AB696" w14:textId="77777777" w:rsidR="002470FA" w:rsidRDefault="002470FA"/>
    <w:sectPr w:rsidR="002470FA" w:rsidSect="00B561B3">
      <w:headerReference w:type="even" r:id="rId10"/>
      <w:headerReference w:type="default" r:id="rId11"/>
      <w:footerReference w:type="even" r:id="rId12"/>
      <w:footerReference w:type="default" r:id="rId13"/>
      <w:headerReference w:type="first" r:id="rId14"/>
      <w:footerReference w:type="first" r:id="rId15"/>
      <w:pgSz w:w="12240" w:h="15840"/>
      <w:pgMar w:top="720" w:right="432" w:bottom="360" w:left="432" w:header="283" w:footer="227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2393A313" w14:textId="77777777" w:rsidR="001C72C2" w:rsidRDefault="001C72C2" w:rsidP="00B561B3">
      <w:pPr>
        <w:spacing w:after="0"/>
      </w:pPr>
      <w:r>
        <w:separator/>
      </w:r>
    </w:p>
  </w:endnote>
  <w:endnote w:type="continuationSeparator" w:id="0">
    <w:p w14:paraId="4AFBE434" w14:textId="77777777" w:rsidR="001C72C2" w:rsidRDefault="001C72C2" w:rsidP="00B561B3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7E6BCD9" w14:textId="77777777" w:rsidR="002538EC" w:rsidRDefault="002538EC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8E72A81" w14:textId="589C77F1" w:rsidR="002538EC" w:rsidRDefault="002538EC">
    <w:pPr>
      <w:pStyle w:val="Footer"/>
    </w:pPr>
    <w:r>
      <w:rPr>
        <w:noProof/>
      </w:rPr>
      <mc:AlternateContent>
        <mc:Choice Requires="wps">
          <w:drawing>
            <wp:anchor distT="0" distB="0" distL="114300" distR="114300" simplePos="0" relativeHeight="251666432" behindDoc="0" locked="0" layoutInCell="1" allowOverlap="1" wp14:anchorId="1747B879" wp14:editId="52CCDF21">
              <wp:simplePos x="0" y="0"/>
              <wp:positionH relativeFrom="page">
                <wp:posOffset>4953000</wp:posOffset>
              </wp:positionH>
              <wp:positionV relativeFrom="paragraph">
                <wp:posOffset>-3129280</wp:posOffset>
              </wp:positionV>
              <wp:extent cx="2819400" cy="2955290"/>
              <wp:effectExtent l="0" t="0" r="0" b="0"/>
              <wp:wrapNone/>
              <wp:docPr id="43" name="Rectangle 4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 flipH="1">
                        <a:off x="0" y="0"/>
                        <a:ext cx="2819400" cy="2955290"/>
                      </a:xfrm>
                      <a:prstGeom prst="rect">
                        <a:avLst/>
                      </a:prstGeom>
                      <a:blipFill dpi="0" rotWithShape="1"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a:blipFill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79679058" id="Rectangle 43" o:spid="_x0000_s1026" style="position:absolute;margin-left:390pt;margin-top:-246.4pt;width:222pt;height:232.7pt;flip:x;z-index:2516664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" stroked="f" strokeweight="1pt">
              <v:fill r:id="rId2" o:title="" recolor="t" rotate="t" type="frame"/>
              <w10:wrap anchorx="page"/>
            </v:rect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64384" behindDoc="0" locked="0" layoutInCell="1" allowOverlap="1" wp14:anchorId="0FAAB632" wp14:editId="7AFF52C9">
              <wp:simplePos x="0" y="0"/>
              <wp:positionH relativeFrom="column">
                <wp:posOffset>731520</wp:posOffset>
              </wp:positionH>
              <wp:positionV relativeFrom="paragraph">
                <wp:posOffset>-3112770</wp:posOffset>
              </wp:positionV>
              <wp:extent cx="2819400" cy="2955290"/>
              <wp:effectExtent l="0" t="0" r="0" b="0"/>
              <wp:wrapNone/>
              <wp:docPr id="42" name="Rectangle 4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 flipH="1">
                        <a:off x="0" y="0"/>
                        <a:ext cx="2819400" cy="2955290"/>
                      </a:xfrm>
                      <a:prstGeom prst="rect">
                        <a:avLst/>
                      </a:prstGeom>
                      <a:blipFill dpi="0" rotWithShape="1"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a:blipFill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4775A252" id="Rectangle 42" o:spid="_x0000_s1026" style="position:absolute;margin-left:57.6pt;margin-top:-245.1pt;width:222pt;height:232.7pt;flip:x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" stroked="f" strokeweight="1pt">
              <v:fill r:id="rId2" o:title="" recolor="t" rotate="t" type="frame"/>
            </v:rect>
          </w:pict>
        </mc:Fallback>
      </mc:AlternateConten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F68E5EB" w14:textId="77777777" w:rsidR="002538EC" w:rsidRDefault="002538EC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5B0197D4" w14:textId="77777777" w:rsidR="001C72C2" w:rsidRDefault="001C72C2" w:rsidP="00B561B3">
      <w:pPr>
        <w:spacing w:after="0"/>
      </w:pPr>
      <w:r>
        <w:separator/>
      </w:r>
    </w:p>
  </w:footnote>
  <w:footnote w:type="continuationSeparator" w:id="0">
    <w:p w14:paraId="645ACF2D" w14:textId="77777777" w:rsidR="001C72C2" w:rsidRDefault="001C72C2" w:rsidP="00B561B3">
      <w:pPr>
        <w:spacing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870BC2B" w14:textId="77777777" w:rsidR="002538EC" w:rsidRDefault="002538EC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37AD0CB" w14:textId="2FD331B1" w:rsidR="00B561B3" w:rsidRPr="00694882" w:rsidRDefault="002538EC" w:rsidP="00694882">
    <w:pPr>
      <w:pStyle w:val="Header"/>
    </w:pPr>
    <w:r>
      <w:rPr>
        <w:noProof/>
      </w:rPr>
      <mc:AlternateContent>
        <mc:Choice Requires="wps">
          <w:drawing>
            <wp:anchor distT="0" distB="0" distL="114300" distR="114300" simplePos="0" relativeHeight="251670528" behindDoc="0" locked="0" layoutInCell="1" allowOverlap="1" wp14:anchorId="54261C94" wp14:editId="64CEE608">
              <wp:simplePos x="0" y="0"/>
              <wp:positionH relativeFrom="page">
                <wp:align>right</wp:align>
              </wp:positionH>
              <wp:positionV relativeFrom="paragraph">
                <wp:posOffset>354171</wp:posOffset>
              </wp:positionV>
              <wp:extent cx="2819400" cy="2955290"/>
              <wp:effectExtent l="0" t="0" r="0" b="0"/>
              <wp:wrapNone/>
              <wp:docPr id="45" name="Rectangle 4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 flipH="1">
                        <a:off x="0" y="0"/>
                        <a:ext cx="2819400" cy="2955290"/>
                      </a:xfrm>
                      <a:prstGeom prst="rect">
                        <a:avLst/>
                      </a:prstGeom>
                      <a:blipFill dpi="0" rotWithShape="1"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a:blipFill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2AA25FB6" id="Rectangle 45" o:spid="_x0000_s1026" style="position:absolute;margin-left:170.8pt;margin-top:27.9pt;width:222pt;height:232.7pt;flip:x;z-index:251670528;visibility:visible;mso-wrap-style:square;mso-width-percent:0;mso-height-percent:0;mso-wrap-distance-left:9pt;mso-wrap-distance-top:0;mso-wrap-distance-right:9pt;mso-wrap-distance-bottom:0;mso-position-horizontal:right;mso-position-horizontal-relative:page;mso-position-vertical:absolute;mso-position-vertical-relative:text;mso-width-percent:0;mso-height-percent:0;mso-width-relative:margin;mso-height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" stroked="f" strokeweight="1pt">
              <v:fill r:id="rId2" o:title="" recolor="t" rotate="t" type="frame"/>
              <w10:wrap anchorx="page"/>
            </v:rect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68480" behindDoc="0" locked="0" layoutInCell="1" allowOverlap="1" wp14:anchorId="5888B195" wp14:editId="2015FA12">
              <wp:simplePos x="0" y="0"/>
              <wp:positionH relativeFrom="page">
                <wp:align>right</wp:align>
              </wp:positionH>
              <wp:positionV relativeFrom="paragraph">
                <wp:posOffset>3371215</wp:posOffset>
              </wp:positionV>
              <wp:extent cx="2819400" cy="2955290"/>
              <wp:effectExtent l="0" t="0" r="0" b="0"/>
              <wp:wrapNone/>
              <wp:docPr id="44" name="Rectangle 4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 flipH="1">
                        <a:off x="0" y="0"/>
                        <a:ext cx="2819400" cy="2955290"/>
                      </a:xfrm>
                      <a:prstGeom prst="rect">
                        <a:avLst/>
                      </a:prstGeom>
                      <a:blipFill dpi="0" rotWithShape="1"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a:blipFill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1474E0C2" id="Rectangle 44" o:spid="_x0000_s1026" style="position:absolute;margin-left:170.8pt;margin-top:265.45pt;width:222pt;height:232.7pt;flip:x;z-index:251668480;visibility:visible;mso-wrap-style:square;mso-width-percent:0;mso-height-percent:0;mso-wrap-distance-left:9pt;mso-wrap-distance-top:0;mso-wrap-distance-right:9pt;mso-wrap-distance-bottom:0;mso-position-horizontal:right;mso-position-horizontal-relative:page;mso-position-vertical:absolute;mso-position-vertical-relative:text;mso-width-percent:0;mso-height-percent:0;mso-width-relative:margin;mso-height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" stroked="f" strokeweight="1pt">
              <v:fill r:id="rId2" o:title="" recolor="t" rotate="t" type="frame"/>
              <w10:wrap anchorx="page"/>
            </v:rect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62336" behindDoc="0" locked="0" layoutInCell="1" allowOverlap="1" wp14:anchorId="55DEB2E9" wp14:editId="19A86431">
              <wp:simplePos x="0" y="0"/>
              <wp:positionH relativeFrom="column">
                <wp:posOffset>731520</wp:posOffset>
              </wp:positionH>
              <wp:positionV relativeFrom="paragraph">
                <wp:posOffset>3363990</wp:posOffset>
              </wp:positionV>
              <wp:extent cx="2819400" cy="2955290"/>
              <wp:effectExtent l="0" t="0" r="0" b="0"/>
              <wp:wrapNone/>
              <wp:docPr id="41" name="Rectangle 4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 flipH="1">
                        <a:off x="0" y="0"/>
                        <a:ext cx="2819400" cy="2955290"/>
                      </a:xfrm>
                      <a:prstGeom prst="rect">
                        <a:avLst/>
                      </a:prstGeom>
                      <a:blipFill dpi="0" rotWithShape="1"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a:blipFill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799F3F23" id="Rectangle 41" o:spid="_x0000_s1026" style="position:absolute;margin-left:57.6pt;margin-top:264.9pt;width:222pt;height:232.7pt;flip:x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" stroked="f" strokeweight="1pt">
              <v:fill r:id="rId2" o:title="" recolor="t" rotate="t" type="frame"/>
            </v:rect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60288" behindDoc="0" locked="0" layoutInCell="1" allowOverlap="1" wp14:anchorId="4930A2CC" wp14:editId="261AF598">
              <wp:simplePos x="0" y="0"/>
              <wp:positionH relativeFrom="column">
                <wp:posOffset>731520</wp:posOffset>
              </wp:positionH>
              <wp:positionV relativeFrom="paragraph">
                <wp:posOffset>353695</wp:posOffset>
              </wp:positionV>
              <wp:extent cx="2819400" cy="2955290"/>
              <wp:effectExtent l="0" t="0" r="0" b="0"/>
              <wp:wrapNone/>
              <wp:docPr id="1" name="Rectangle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 flipH="1">
                        <a:off x="0" y="0"/>
                        <a:ext cx="2819400" cy="2955290"/>
                      </a:xfrm>
                      <a:prstGeom prst="rect">
                        <a:avLst/>
                      </a:prstGeom>
                      <a:blipFill dpi="0" rotWithShape="1"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a:blipFill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1C7B51EA" id="Rectangle 1" o:spid="_x0000_s1026" style="position:absolute;margin-left:57.6pt;margin-top:27.85pt;width:222pt;height:232.7pt;flip:x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" stroked="f" strokeweight="1pt">
              <v:fill r:id="rId2" o:title="" recolor="t" rotate="t" type="frame"/>
            </v:rect>
          </w:pict>
        </mc:Fallback>
      </mc:AlternateContent>
    </w:r>
    <w:r w:rsidR="00694882" w:rsidRPr="00694882">
      <w:rPr>
        <w:noProof/>
      </w:rPr>
      <mc:AlternateContent>
        <mc:Choice Requires="wpg">
          <w:drawing>
            <wp:anchor distT="0" distB="0" distL="114300" distR="114300" simplePos="0" relativeHeight="251659264" behindDoc="0" locked="0" layoutInCell="1" allowOverlap="1" wp14:anchorId="0A74FB41" wp14:editId="5716689E">
              <wp:simplePos x="0" y="0"/>
              <wp:positionH relativeFrom="page">
                <wp:posOffset>0</wp:posOffset>
              </wp:positionH>
              <wp:positionV relativeFrom="page">
                <wp:posOffset>502927</wp:posOffset>
              </wp:positionV>
              <wp:extent cx="7758168" cy="9068392"/>
              <wp:effectExtent l="0" t="0" r="0" b="0"/>
              <wp:wrapNone/>
              <wp:docPr id="55" name="Group 54" descr="decorative elements">
                <a:extLst xmlns:a="http://schemas.openxmlformats.org/drawingml/2006/main">
                  <a:ext uri="{FF2B5EF4-FFF2-40B4-BE49-F238E27FC236}">
                    <a16:creationId xmlns:a16="http://schemas.microsoft.com/office/drawing/2014/main" id="{57F48DAB-CF4D-4C56-8F16-3F611289178B}"/>
                  </a:ext>
                  <a:ext uri="{C183D7F6-B498-43B3-948B-1728B52AA6E4}">
                    <adec:decorative xmlns:adec="http://schemas.microsoft.com/office/drawing/2017/decorative" val="1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7758168" cy="9068392"/>
                        <a:chOff x="0" y="8"/>
                        <a:chExt cx="7758168" cy="9069897"/>
                      </a:xfrm>
                      <a:solidFill>
                        <a:schemeClr val="tx1">
                          <a:lumMod val="75000"/>
                          <a:lumOff val="25000"/>
                        </a:schemeClr>
                      </a:solidFill>
                    </wpg:grpSpPr>
                    <wpg:grpSp>
                      <wpg:cNvPr id="2" name="Group 2">
                        <a:extLst>
                          <a:ext uri="{FF2B5EF4-FFF2-40B4-BE49-F238E27FC236}">
                            <a16:creationId xmlns:a16="http://schemas.microsoft.com/office/drawing/2014/main" id="{6B92EF30-B170-4991-9537-598777C860DE}"/>
                          </a:ext>
                        </a:extLst>
                      </wpg:cNvPr>
                      <wpg:cNvGrpSpPr/>
                      <wpg:grpSpPr>
                        <a:xfrm>
                          <a:off x="0" y="8"/>
                          <a:ext cx="7758168" cy="2986937"/>
                          <a:chOff x="0" y="8"/>
                          <a:chExt cx="7758168" cy="2986937"/>
                        </a:xfrm>
                        <a:grpFill/>
                      </wpg:grpSpPr>
                      <wps:wsp>
                        <wps:cNvPr id="36" name="Rectangle 36">
                          <a:extLst>
                            <a:ext uri="{FF2B5EF4-FFF2-40B4-BE49-F238E27FC236}">
                              <a16:creationId xmlns:a16="http://schemas.microsoft.com/office/drawing/2014/main" id="{CAE02FE3-265E-420C-9C11-4AD9B18E1BC9}"/>
                            </a:ext>
                          </a:extLst>
                        </wps:cNvPr>
                        <wps:cNvSpPr/>
                        <wps:spPr>
                          <a:xfrm>
                            <a:off x="0" y="8"/>
                            <a:ext cx="3858126" cy="2986937"/>
                          </a:xfrm>
                          <a:prstGeom prst="rect">
                            <a:avLst/>
                          </a:prstGeom>
                          <a:grpFill/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  <wps:wsp>
                        <wps:cNvPr id="31" name="Rectangle 31">
                          <a:extLst>
                            <a:ext uri="{FF2B5EF4-FFF2-40B4-BE49-F238E27FC236}">
                              <a16:creationId xmlns:a16="http://schemas.microsoft.com/office/drawing/2014/main" id="{534E2C2F-68EE-431F-836D-23843786B622}"/>
                            </a:ext>
                          </a:extLst>
                        </wps:cNvPr>
                        <wps:cNvSpPr/>
                        <wps:spPr>
                          <a:xfrm>
                            <a:off x="3900042" y="8"/>
                            <a:ext cx="3858126" cy="2986937"/>
                          </a:xfrm>
                          <a:prstGeom prst="rect">
                            <a:avLst/>
                          </a:prstGeom>
                          <a:grpFill/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</wpg:grpSp>
                    <wpg:grpSp>
                      <wpg:cNvPr id="3" name="Group 3">
                        <a:extLst>
                          <a:ext uri="{FF2B5EF4-FFF2-40B4-BE49-F238E27FC236}">
                            <a16:creationId xmlns:a16="http://schemas.microsoft.com/office/drawing/2014/main" id="{41BBFCE7-D349-4406-8CF5-D71CDE3AEE20}"/>
                          </a:ext>
                        </a:extLst>
                      </wpg:cNvPr>
                      <wpg:cNvGrpSpPr/>
                      <wpg:grpSpPr>
                        <a:xfrm>
                          <a:off x="0" y="3041487"/>
                          <a:ext cx="7758168" cy="2986937"/>
                          <a:chOff x="0" y="3041487"/>
                          <a:chExt cx="7758168" cy="2986937"/>
                        </a:xfrm>
                        <a:grpFill/>
                      </wpg:grpSpPr>
                      <wps:wsp>
                        <wps:cNvPr id="24" name="Rectangle 24">
                          <a:extLst>
                            <a:ext uri="{FF2B5EF4-FFF2-40B4-BE49-F238E27FC236}">
                              <a16:creationId xmlns:a16="http://schemas.microsoft.com/office/drawing/2014/main" id="{389C01B1-39B6-4EF3-A8B3-655ABA6C553D}"/>
                            </a:ext>
                          </a:extLst>
                        </wps:cNvPr>
                        <wps:cNvSpPr/>
                        <wps:spPr>
                          <a:xfrm>
                            <a:off x="0" y="3041487"/>
                            <a:ext cx="3858126" cy="2986937"/>
                          </a:xfrm>
                          <a:prstGeom prst="rect">
                            <a:avLst/>
                          </a:prstGeom>
                          <a:grpFill/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  <wps:wsp>
                        <wps:cNvPr id="19" name="Rectangle 19">
                          <a:extLst>
                            <a:ext uri="{FF2B5EF4-FFF2-40B4-BE49-F238E27FC236}">
                              <a16:creationId xmlns:a16="http://schemas.microsoft.com/office/drawing/2014/main" id="{5E023371-7399-4816-8EBD-94B9D262BFDE}"/>
                            </a:ext>
                          </a:extLst>
                        </wps:cNvPr>
                        <wps:cNvSpPr/>
                        <wps:spPr>
                          <a:xfrm>
                            <a:off x="3900042" y="3041487"/>
                            <a:ext cx="3858126" cy="2986937"/>
                          </a:xfrm>
                          <a:prstGeom prst="rect">
                            <a:avLst/>
                          </a:prstGeom>
                          <a:grpFill/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</wpg:grpSp>
                    <wpg:grpSp>
                      <wpg:cNvPr id="4" name="Group 4">
                        <a:extLst>
                          <a:ext uri="{FF2B5EF4-FFF2-40B4-BE49-F238E27FC236}">
                            <a16:creationId xmlns:a16="http://schemas.microsoft.com/office/drawing/2014/main" id="{EEF137CD-1743-4DDF-8A8E-A5FC5447E33E}"/>
                          </a:ext>
                        </a:extLst>
                      </wpg:cNvPr>
                      <wpg:cNvGrpSpPr/>
                      <wpg:grpSpPr>
                        <a:xfrm>
                          <a:off x="0" y="6082968"/>
                          <a:ext cx="7758168" cy="2986937"/>
                          <a:chOff x="0" y="6082968"/>
                          <a:chExt cx="7758168" cy="2986937"/>
                        </a:xfrm>
                        <a:grpFill/>
                      </wpg:grpSpPr>
                      <wps:wsp>
                        <wps:cNvPr id="12" name="Rectangle 12">
                          <a:extLst>
                            <a:ext uri="{FF2B5EF4-FFF2-40B4-BE49-F238E27FC236}">
                              <a16:creationId xmlns:a16="http://schemas.microsoft.com/office/drawing/2014/main" id="{95916C6E-4A50-4CA6-A1E0-80A088A43D2F}"/>
                            </a:ext>
                          </a:extLst>
                        </wps:cNvPr>
                        <wps:cNvSpPr/>
                        <wps:spPr>
                          <a:xfrm>
                            <a:off x="0" y="6082968"/>
                            <a:ext cx="3858126" cy="2986937"/>
                          </a:xfrm>
                          <a:prstGeom prst="rect">
                            <a:avLst/>
                          </a:prstGeom>
                          <a:grpFill/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  <wps:wsp>
                        <wps:cNvPr id="7" name="Rectangle 7">
                          <a:extLst>
                            <a:ext uri="{FF2B5EF4-FFF2-40B4-BE49-F238E27FC236}">
                              <a16:creationId xmlns:a16="http://schemas.microsoft.com/office/drawing/2014/main" id="{BC7DF9BF-33B3-4AF5-8716-443C32A59F7A}"/>
                            </a:ext>
                          </a:extLst>
                        </wps:cNvPr>
                        <wps:cNvSpPr/>
                        <wps:spPr>
                          <a:xfrm>
                            <a:off x="3900042" y="6082968"/>
                            <a:ext cx="3858126" cy="2986937"/>
                          </a:xfrm>
                          <a:prstGeom prst="rect">
                            <a:avLst/>
                          </a:prstGeom>
                          <a:grpFill/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</wpg:grpSp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63F81EF5" id="Group 54" o:spid="_x0000_s1026" alt="decorative elements" style="position:absolute;margin-left:0;margin-top:39.6pt;width:610.9pt;height:714.05pt;z-index:251659264;mso-position-horizontal-relative:page;mso-position-vertical-relative:page;mso-width-relative:margin;mso-height-relative:margin" coordorigin="" coordsize="77581,9069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">
              <v:group id="Group 2" o:spid="_x0000_s1027" style="position:absolute;width:77581;height:29869" coordorigin="" coordsize="77581,2986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">
                <v:rect id="Rectangle 36" o:spid="_x0000_s1028" style="position:absolute;width:38581;height:2986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" filled="f" stroked="f" strokeweight="1pt"/>
                <v:rect id="Rectangle 31" o:spid="_x0000_s1029" style="position:absolute;left:39000;width:38581;height:2986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" filled="f" stroked="f" strokeweight="1pt"/>
              </v:group>
              <v:group id="Group 3" o:spid="_x0000_s1030" style="position:absolute;top:30414;width:77581;height:29870" coordorigin=",30414" coordsize="77581,2986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">
                <v:rect id="Rectangle 24" o:spid="_x0000_s1031" style="position:absolute;top:30414;width:38581;height:2987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" filled="f" stroked="f" strokeweight="1pt"/>
                <v:rect id="Rectangle 19" o:spid="_x0000_s1032" style="position:absolute;left:39000;top:30414;width:38581;height:2987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" filled="f" stroked="f" strokeweight="1pt"/>
              </v:group>
              <v:group id="Group 4" o:spid="_x0000_s1033" style="position:absolute;top:60829;width:77581;height:29870" coordorigin=",60829" coordsize="77581,2986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">
                <v:rect id="Rectangle 12" o:spid="_x0000_s1034" style="position:absolute;top:60829;width:38581;height:2987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" filled="f" stroked="f" strokeweight="1pt"/>
                <v:rect id="Rectangle 7" o:spid="_x0000_s1035" style="position:absolute;left:39000;top:60829;width:38581;height:2987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" filled="f" stroked="f" strokeweight="1pt"/>
              </v:group>
              <w10:wrap anchorx="page" anchory="page"/>
            </v:group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FDFD97F" w14:textId="77777777" w:rsidR="002538EC" w:rsidRDefault="002538EC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50"/>
  <w:removePersonalInformation/>
  <w:removeDateAndTime/>
  <w:proofState w:spelling="clean" w:grammar="clean"/>
  <w:attachedTemplate r:id="rId1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538EC"/>
    <w:rsid w:val="000633E1"/>
    <w:rsid w:val="000A5A04"/>
    <w:rsid w:val="000B727D"/>
    <w:rsid w:val="00174ADD"/>
    <w:rsid w:val="001C72C2"/>
    <w:rsid w:val="002470FA"/>
    <w:rsid w:val="002538EC"/>
    <w:rsid w:val="00637B78"/>
    <w:rsid w:val="006512E6"/>
    <w:rsid w:val="00694882"/>
    <w:rsid w:val="006B1103"/>
    <w:rsid w:val="007972F0"/>
    <w:rsid w:val="0081091A"/>
    <w:rsid w:val="00880C6F"/>
    <w:rsid w:val="00925018"/>
    <w:rsid w:val="00927AD8"/>
    <w:rsid w:val="009413BC"/>
    <w:rsid w:val="009764E4"/>
    <w:rsid w:val="00A644E9"/>
    <w:rsid w:val="00A74C77"/>
    <w:rsid w:val="00B561B3"/>
    <w:rsid w:val="00BF0A41"/>
    <w:rsid w:val="00C12D1B"/>
    <w:rsid w:val="00C80D44"/>
    <w:rsid w:val="00D56AC2"/>
    <w:rsid w:val="00F40EA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5C8480DC"/>
  <w15:chartTrackingRefBased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color w:val="000000" w:themeColor="text2" w:themeShade="BF"/>
        <w:kern w:val="2"/>
        <w:sz w:val="22"/>
        <w:szCs w:val="22"/>
        <w:lang w:val="en-US" w:eastAsia="ja-JP" w:bidi="ar-SA"/>
        <w14:ligatures w14:val="standard"/>
      </w:rPr>
    </w:rPrDefault>
    <w:pPrDefault>
      <w:pPr>
        <w:spacing w:after="12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semiHidden="1" w:uiPriority="9"/>
    <w:lsdException w:name="heading 2" w:semiHidden="1" w:uiPriority="9"/>
    <w:lsdException w:name="heading 3" w:semiHidden="1" w:uiPriority="9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semiHidden="1" w:uiPriority="10" w:unhideWhenUsed="1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semiHidden="1" w:uiPriority="11" w:unhideWhenUsed="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semiHidden="1" w:uiPriority="22" w:unhideWhenUsed="1" w:qFormat="1"/>
    <w:lsdException w:name="Emphasis" w:semiHidden="1" w:uiPriority="20" w:unhideWhenUsed="1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39"/>
    <w:lsdException w:name="Placeholder Text" w:semiHidden="1"/>
    <w:lsdException w:name="No Spacing" w:semiHidden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semiHidden="1" w:uiPriority="34" w:unhideWhenUsed="1" w:qFormat="1"/>
    <w:lsdException w:name="Quote" w:semiHidden="1" w:uiPriority="29" w:unhideWhenUsed="1" w:qFormat="1"/>
    <w:lsdException w:name="Intense Quote" w:semiHidden="1" w:uiPriority="30" w:unhideWhenUsed="1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semiHidden="1" w:uiPriority="19" w:unhideWhenUsed="1" w:qFormat="1"/>
    <w:lsdException w:name="Intense Emphasis" w:semiHidden="1" w:uiPriority="21" w:unhideWhenUsed="1" w:qFormat="1"/>
    <w:lsdException w:name="Subtle Reference" w:semiHidden="1" w:uiPriority="31" w:unhideWhenUsed="1" w:qFormat="1"/>
    <w:lsdException w:name="Intense Reference" w:semiHidden="1" w:uiPriority="32" w:unhideWhenUsed="1" w:qFormat="1"/>
    <w:lsdException w:name="Book Title" w:semiHidden="1" w:uiPriority="33" w:unhideWhenUsed="1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6B1103"/>
    <w:pPr>
      <w:contextualSpacing/>
    </w:pPr>
    <w:rPr>
      <w:color w:val="FFFFFF" w:themeColor="background1"/>
      <w:sz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pPr>
      <w:spacing w:after="0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PlaceholderText">
    <w:name w:val="Placeholder Text"/>
    <w:basedOn w:val="DefaultParagraphFont"/>
    <w:uiPriority w:val="99"/>
    <w:semiHidden/>
    <w:rPr>
      <w:color w:val="808080"/>
    </w:rPr>
  </w:style>
  <w:style w:type="paragraph" w:customStyle="1" w:styleId="ReturnAddress">
    <w:name w:val="Return Address"/>
    <w:basedOn w:val="Normal"/>
    <w:uiPriority w:val="1"/>
    <w:qFormat/>
    <w:rPr>
      <w:sz w:val="19"/>
    </w:rPr>
  </w:style>
  <w:style w:type="paragraph" w:customStyle="1" w:styleId="Name">
    <w:name w:val="Name"/>
    <w:basedOn w:val="Normal"/>
    <w:uiPriority w:val="1"/>
    <w:qFormat/>
    <w:rsid w:val="000633E1"/>
    <w:pPr>
      <w:spacing w:line="216" w:lineRule="auto"/>
    </w:pPr>
    <w:rPr>
      <w:rFonts w:asciiTheme="majorHAnsi" w:eastAsiaTheme="majorEastAsia" w:hAnsiTheme="majorHAnsi" w:cstheme="majorBidi"/>
      <w:b/>
      <w:sz w:val="36"/>
    </w:rPr>
  </w:style>
  <w:style w:type="paragraph" w:styleId="BalloonText">
    <w:name w:val="Balloon Text"/>
    <w:basedOn w:val="Normal"/>
    <w:link w:val="BalloonTextChar"/>
    <w:uiPriority w:val="99"/>
    <w:semiHidden/>
    <w:unhideWhenUsed/>
    <w:pPr>
      <w:spacing w:after="0"/>
    </w:pPr>
    <w:rPr>
      <w:rFonts w:ascii="Segoe UI" w:hAnsi="Segoe UI" w:cs="Segoe UI"/>
      <w:sz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Pr>
      <w:rFonts w:ascii="Segoe UI" w:hAnsi="Segoe UI" w:cs="Segoe UI"/>
      <w:sz w:val="18"/>
    </w:rPr>
  </w:style>
  <w:style w:type="paragraph" w:styleId="Header">
    <w:name w:val="header"/>
    <w:basedOn w:val="Normal"/>
    <w:link w:val="HeaderChar"/>
    <w:uiPriority w:val="99"/>
    <w:semiHidden/>
    <w:rsid w:val="00B561B3"/>
    <w:pPr>
      <w:tabs>
        <w:tab w:val="center" w:pos="4513"/>
        <w:tab w:val="right" w:pos="9026"/>
      </w:tabs>
      <w:spacing w:after="0"/>
    </w:pPr>
  </w:style>
  <w:style w:type="character" w:customStyle="1" w:styleId="HeaderChar">
    <w:name w:val="Header Char"/>
    <w:basedOn w:val="DefaultParagraphFont"/>
    <w:link w:val="Header"/>
    <w:uiPriority w:val="99"/>
    <w:semiHidden/>
    <w:rsid w:val="00174ADD"/>
  </w:style>
  <w:style w:type="paragraph" w:styleId="Footer">
    <w:name w:val="footer"/>
    <w:basedOn w:val="Normal"/>
    <w:link w:val="FooterChar"/>
    <w:uiPriority w:val="99"/>
    <w:semiHidden/>
    <w:rsid w:val="00B561B3"/>
    <w:pPr>
      <w:tabs>
        <w:tab w:val="center" w:pos="4513"/>
        <w:tab w:val="right" w:pos="9026"/>
      </w:tabs>
      <w:spacing w:after="0"/>
    </w:pPr>
  </w:style>
  <w:style w:type="character" w:customStyle="1" w:styleId="FooterChar">
    <w:name w:val="Footer Char"/>
    <w:basedOn w:val="DefaultParagraphFont"/>
    <w:link w:val="Footer"/>
    <w:uiPriority w:val="99"/>
    <w:semiHidden/>
    <w:rsid w:val="00174ADD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footer" Target="footer2.xml"/><Relationship Id="rId18" Type="http://schemas.openxmlformats.org/officeDocument/2006/relationships/theme" Target="theme/theme1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footer" Target="footer1.xml"/><Relationship Id="rId17" Type="http://schemas.openxmlformats.org/officeDocument/2006/relationships/glossaryDocument" Target="glossary/document.xml"/><Relationship Id="rId2" Type="http://schemas.openxmlformats.org/officeDocument/2006/relationships/customXml" Target="../customXml/item2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header" Target="header2.xml"/><Relationship Id="rId5" Type="http://schemas.openxmlformats.org/officeDocument/2006/relationships/styles" Target="styles.xml"/><Relationship Id="rId15" Type="http://schemas.openxmlformats.org/officeDocument/2006/relationships/footer" Target="footer3.xml"/><Relationship Id="rId10" Type="http://schemas.openxmlformats.org/officeDocument/2006/relationships/header" Target="header1.xml"/><Relationship Id="rId4" Type="http://schemas.openxmlformats.org/officeDocument/2006/relationships/customXml" Target="../customXml/item4.xml"/><Relationship Id="rId9" Type="http://schemas.openxmlformats.org/officeDocument/2006/relationships/endnotes" Target="endnotes.xml"/><Relationship Id="rId14" Type="http://schemas.openxmlformats.org/officeDocument/2006/relationships/header" Target="header3.xml"/></Relationships>
</file>

<file path=word/_rels/footer2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Toshiba\AppData\Roaming\Microsoft\Templates\Organic%20shapes%20labels%20(6%20per%20page).dotx" TargetMode="External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docParts>
    <w:docPart>
      <w:docPartPr>
        <w:name w:val="5E417F8038E54DCEA34397503117DEF2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4D78D935-9212-4007-8B27-8D988EE9150D}"/>
      </w:docPartPr>
      <w:docPartBody>
        <w:p w:rsidR="00000000" w:rsidRDefault="006D72CF">
          <w:pPr>
            <w:pStyle w:val="5E417F8038E54DCEA34397503117DEF2"/>
          </w:pPr>
          <w:r w:rsidRPr="009764E4">
            <w:t>[Company Name]</w:t>
          </w:r>
        </w:p>
      </w:docPartBody>
    </w:docPart>
    <w:docPart>
      <w:docPartPr>
        <w:name w:val="D2168EDFF4784BF3B5AE4173EB407A6B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13C617AD-D0D5-4062-8C38-E537E48669D7}"/>
      </w:docPartPr>
      <w:docPartBody>
        <w:p w:rsidR="00000000" w:rsidRDefault="006D72CF">
          <w:pPr>
            <w:pStyle w:val="D2168EDFF4784BF3B5AE4173EB407A6B"/>
          </w:pPr>
          <w:r w:rsidRPr="009764E4">
            <w:t>[Company Address]</w:t>
          </w:r>
        </w:p>
      </w:docPartBody>
    </w:docPart>
    <w:docPart>
      <w:docPartPr>
        <w:name w:val="FCB76D6C4712495A9606AFCE8A5C02FF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2830960C-F329-4617-9C5B-90D65BCCC0A7}"/>
      </w:docPartPr>
      <w:docPartBody>
        <w:p w:rsidR="00000000" w:rsidRDefault="006D72CF">
          <w:pPr>
            <w:pStyle w:val="FCB76D6C4712495A9606AFCE8A5C02FF"/>
          </w:pPr>
          <w:r w:rsidRPr="009764E4">
            <w:t>[City, State Zip]</w:t>
          </w:r>
        </w:p>
      </w:docPartBody>
    </w:docPart>
    <w:docPart>
      <w:docPartPr>
        <w:name w:val="7C30ADB918FC4107A623AFCA17E18253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F1FC0DC2-EF61-4131-9179-2FFD3E0705BF}"/>
      </w:docPartPr>
      <w:docPartBody>
        <w:p w:rsidR="00000000" w:rsidRDefault="006D72CF">
          <w:pPr>
            <w:pStyle w:val="7C30ADB918FC4107A623AFCA17E18253"/>
          </w:pPr>
          <w:r w:rsidRPr="009764E4">
            <w:t>[Company Name]</w:t>
          </w:r>
        </w:p>
      </w:docPartBody>
    </w:docPart>
    <w:docPart>
      <w:docPartPr>
        <w:name w:val="1E2C472898AC41869E805A8C2E50119B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BBB32EF7-9FCD-476B-81EF-230357F8CB7B}"/>
      </w:docPartPr>
      <w:docPartBody>
        <w:p w:rsidR="00000000" w:rsidRDefault="006D72CF">
          <w:pPr>
            <w:pStyle w:val="1E2C472898AC41869E805A8C2E50119B"/>
          </w:pPr>
          <w:r w:rsidRPr="009764E4">
            <w:t>[Company Address]</w:t>
          </w:r>
        </w:p>
      </w:docPartBody>
    </w:docPart>
    <w:docPart>
      <w:docPartPr>
        <w:name w:val="93822492DC314CF5A4720371D90D3A34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15623795-BB94-4279-96A5-EDFDA7F5B0FA}"/>
      </w:docPartPr>
      <w:docPartBody>
        <w:p w:rsidR="00000000" w:rsidRDefault="006D72CF">
          <w:pPr>
            <w:pStyle w:val="93822492DC314CF5A4720371D90D3A34"/>
          </w:pPr>
          <w:r w:rsidRPr="009764E4">
            <w:t>[City, State Zip]</w:t>
          </w:r>
        </w:p>
      </w:docPartBody>
    </w:docPart>
    <w:docPart>
      <w:docPartPr>
        <w:name w:val="0F8208600AA6445E942ED57E42BADF9B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8C0D6380-EC11-4CD4-86F0-0CF70EC2635D}"/>
      </w:docPartPr>
      <w:docPartBody>
        <w:p w:rsidR="00000000" w:rsidRDefault="006D72CF">
          <w:pPr>
            <w:pStyle w:val="0F8208600AA6445E942ED57E42BADF9B"/>
          </w:pPr>
          <w:r>
            <w:t>[Recipient Name]</w:t>
          </w:r>
        </w:p>
      </w:docPartBody>
    </w:docPart>
    <w:docPart>
      <w:docPartPr>
        <w:name w:val="6930F8DD15BC476AAD1216BB18D0812C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4496BF8F-3D74-4C8F-B6F5-3DD606FA12F8}"/>
      </w:docPartPr>
      <w:docPartBody>
        <w:p w:rsidR="00000000" w:rsidRDefault="006D72CF">
          <w:pPr>
            <w:pStyle w:val="6930F8DD15BC476AAD1216BB18D0812C"/>
          </w:pPr>
          <w:r w:rsidRPr="00880C6F">
            <w:t>[Recipient Company]</w:t>
          </w:r>
        </w:p>
      </w:docPartBody>
    </w:docPart>
    <w:docPart>
      <w:docPartPr>
        <w:name w:val="202B84AAA6B04B0F82063AC3A621583A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5FEF3B50-C279-4337-B0C4-2CD3FCBD9C9A}"/>
      </w:docPartPr>
      <w:docPartBody>
        <w:p w:rsidR="00000000" w:rsidRDefault="006D72CF">
          <w:pPr>
            <w:pStyle w:val="202B84AAA6B04B0F82063AC3A621583A"/>
          </w:pPr>
          <w:r w:rsidRPr="00880C6F">
            <w:t>[Address]</w:t>
          </w:r>
        </w:p>
      </w:docPartBody>
    </w:docPart>
    <w:docPart>
      <w:docPartPr>
        <w:name w:val="E2131BE0CF914D358FC77D0EFFFA7C12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F2EEFA62-6F83-4A21-93A0-BA7EE7BBEE9A}"/>
      </w:docPartPr>
      <w:docPartBody>
        <w:p w:rsidR="00000000" w:rsidRDefault="006D72CF">
          <w:pPr>
            <w:pStyle w:val="E2131BE0CF914D358FC77D0EFFFA7C12"/>
          </w:pPr>
          <w:r w:rsidRPr="00880C6F">
            <w:t>[City, ST  Postal Code]</w:t>
          </w:r>
        </w:p>
      </w:docPartBody>
    </w:docPart>
    <w:docPart>
      <w:docPartPr>
        <w:name w:val="AA784BBE4A0F4648AA9DAEEA7F60BEA2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54E6B488-D378-435B-88AD-3D83B73E6268}"/>
      </w:docPartPr>
      <w:docPartBody>
        <w:p w:rsidR="00000000" w:rsidRDefault="006D72CF">
          <w:pPr>
            <w:pStyle w:val="AA784BBE4A0F4648AA9DAEEA7F60BEA2"/>
          </w:pPr>
          <w:r w:rsidRPr="00880C6F">
            <w:t>[Country]</w:t>
          </w:r>
        </w:p>
      </w:docPartBody>
    </w:docPart>
    <w:docPart>
      <w:docPartPr>
        <w:name w:val="50E8F7BC4FB8430185A9D23C7154ED70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0276A035-4556-4485-99CF-AAEBFD76BB5C}"/>
      </w:docPartPr>
      <w:docPartBody>
        <w:p w:rsidR="00000000" w:rsidRDefault="006D72CF">
          <w:pPr>
            <w:pStyle w:val="50E8F7BC4FB8430185A9D23C7154ED70"/>
          </w:pPr>
          <w:r>
            <w:t>[Recipient Name]</w:t>
          </w:r>
        </w:p>
      </w:docPartBody>
    </w:docPart>
    <w:docPart>
      <w:docPartPr>
        <w:name w:val="BBE7B13B84EA49DDAC5EC26D5BB558C8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31E85E25-4509-40AB-8351-D10E7DF8FA37}"/>
      </w:docPartPr>
      <w:docPartBody>
        <w:p w:rsidR="00000000" w:rsidRDefault="006D72CF">
          <w:pPr>
            <w:pStyle w:val="BBE7B13B84EA49DDAC5EC26D5BB558C8"/>
          </w:pPr>
          <w:r w:rsidRPr="00880C6F">
            <w:t>[Recipient Company]</w:t>
          </w:r>
        </w:p>
      </w:docPartBody>
    </w:docPart>
    <w:docPart>
      <w:docPartPr>
        <w:name w:val="02100919A3524B97A71A10BAEDA9176B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2347B4E6-8BF9-44B2-937D-8F260AFE120B}"/>
      </w:docPartPr>
      <w:docPartBody>
        <w:p w:rsidR="00000000" w:rsidRDefault="006D72CF">
          <w:pPr>
            <w:pStyle w:val="02100919A3524B97A71A10BAEDA9176B"/>
          </w:pPr>
          <w:r w:rsidRPr="00880C6F">
            <w:t>[Address]</w:t>
          </w:r>
        </w:p>
      </w:docPartBody>
    </w:docPart>
    <w:docPart>
      <w:docPartPr>
        <w:name w:val="427D1A1492664D628BAD175E23F510CA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056F45B5-257E-4C2B-B742-3066ED896A47}"/>
      </w:docPartPr>
      <w:docPartBody>
        <w:p w:rsidR="00000000" w:rsidRDefault="006D72CF">
          <w:pPr>
            <w:pStyle w:val="427D1A1492664D628BAD175E23F510CA"/>
          </w:pPr>
          <w:r w:rsidRPr="00880C6F">
            <w:t>[City, ST  Postal Code]</w:t>
          </w:r>
        </w:p>
      </w:docPartBody>
    </w:docPart>
    <w:docPart>
      <w:docPartPr>
        <w:name w:val="6341053C207A4E67894B444353AAB881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961AA219-5B67-4E07-A47C-319E529D7885}"/>
      </w:docPartPr>
      <w:docPartBody>
        <w:p w:rsidR="00000000" w:rsidRDefault="006D72CF">
          <w:pPr>
            <w:pStyle w:val="6341053C207A4E67894B444353AAB881"/>
          </w:pPr>
          <w:r w:rsidRPr="00880C6F">
            <w:t>[Country]</w:t>
          </w:r>
        </w:p>
      </w:docPartBody>
    </w:docPart>
    <w:docPart>
      <w:docPartPr>
        <w:name w:val="C87640A61A5A40BEAA7BF55DDB85CCD2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A552A911-8F49-4329-9D00-DFA4EF1C66EF}"/>
      </w:docPartPr>
      <w:docPartBody>
        <w:p w:rsidR="00000000" w:rsidRDefault="006D72CF">
          <w:pPr>
            <w:pStyle w:val="C87640A61A5A40BEAA7BF55DDB85CCD2"/>
          </w:pPr>
          <w:r w:rsidRPr="009764E4">
            <w:t>[Company Name]</w:t>
          </w:r>
        </w:p>
      </w:docPartBody>
    </w:docPart>
    <w:docPart>
      <w:docPartPr>
        <w:name w:val="8C5CD2433CF348709CFB80A86125CC9F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4134E6A3-0E65-4555-AB5C-4D208E80595B}"/>
      </w:docPartPr>
      <w:docPartBody>
        <w:p w:rsidR="00000000" w:rsidRDefault="006D72CF">
          <w:pPr>
            <w:pStyle w:val="8C5CD2433CF348709CFB80A86125CC9F"/>
          </w:pPr>
          <w:r w:rsidRPr="009764E4">
            <w:t>[Company Address]</w:t>
          </w:r>
        </w:p>
      </w:docPartBody>
    </w:docPart>
    <w:docPart>
      <w:docPartPr>
        <w:name w:val="CA5ED744F36F415EBD97B385828653CE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4F659BCE-1B54-4912-9DD3-827910D152F6}"/>
      </w:docPartPr>
      <w:docPartBody>
        <w:p w:rsidR="00000000" w:rsidRDefault="006D72CF">
          <w:pPr>
            <w:pStyle w:val="CA5ED744F36F415EBD97B385828653CE"/>
          </w:pPr>
          <w:r w:rsidRPr="009764E4">
            <w:t>[City, State Zip]</w:t>
          </w:r>
        </w:p>
      </w:docPartBody>
    </w:docPart>
    <w:docPart>
      <w:docPartPr>
        <w:name w:val="4BA5D36E71AA45F885F4200EFA87FEE4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74CACE72-360B-4B97-8A65-4A332F1ACB4F}"/>
      </w:docPartPr>
      <w:docPartBody>
        <w:p w:rsidR="00000000" w:rsidRDefault="006D72CF">
          <w:pPr>
            <w:pStyle w:val="4BA5D36E71AA45F885F4200EFA87FEE4"/>
          </w:pPr>
          <w:r w:rsidRPr="009764E4">
            <w:t>[Company Name]</w:t>
          </w:r>
        </w:p>
      </w:docPartBody>
    </w:docPart>
    <w:docPart>
      <w:docPartPr>
        <w:name w:val="8B59029C629C4102AAA01C4D653525A6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6D800538-F3D7-4551-A5F9-CC4DC98F1B25}"/>
      </w:docPartPr>
      <w:docPartBody>
        <w:p w:rsidR="00000000" w:rsidRDefault="006D72CF">
          <w:pPr>
            <w:pStyle w:val="8B59029C629C4102AAA01C4D653525A6"/>
          </w:pPr>
          <w:r w:rsidRPr="009764E4">
            <w:t>[Company Address]</w:t>
          </w:r>
        </w:p>
      </w:docPartBody>
    </w:docPart>
    <w:docPart>
      <w:docPartPr>
        <w:name w:val="C7AEAACEFB80488CA1318476931CA757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9E80F517-34BB-4B59-8DD2-F18169637F3E}"/>
      </w:docPartPr>
      <w:docPartBody>
        <w:p w:rsidR="00000000" w:rsidRDefault="006D72CF">
          <w:pPr>
            <w:pStyle w:val="C7AEAACEFB80488CA1318476931CA757"/>
          </w:pPr>
          <w:r w:rsidRPr="009764E4">
            <w:t>[City, State Zip]</w:t>
          </w:r>
        </w:p>
      </w:docPartBody>
    </w:docPart>
    <w:docPart>
      <w:docPartPr>
        <w:name w:val="E9BA3562045E4484AEC14F0E40C2C245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CAE49106-7D9F-4B4B-A1A5-33B6BA76ACA2}"/>
      </w:docPartPr>
      <w:docPartBody>
        <w:p w:rsidR="00000000" w:rsidRDefault="006D72CF">
          <w:pPr>
            <w:pStyle w:val="E9BA3562045E4484AEC14F0E40C2C245"/>
          </w:pPr>
          <w:r>
            <w:t>[Recipient Name]</w:t>
          </w:r>
        </w:p>
      </w:docPartBody>
    </w:docPart>
    <w:docPart>
      <w:docPartPr>
        <w:name w:val="C9A6231B7FE64465813A344E3891DD5E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7CFAC711-B562-432A-8602-4A7A57EFCACB}"/>
      </w:docPartPr>
      <w:docPartBody>
        <w:p w:rsidR="00000000" w:rsidRDefault="006D72CF">
          <w:pPr>
            <w:pStyle w:val="C9A6231B7FE64465813A344E3891DD5E"/>
          </w:pPr>
          <w:r w:rsidRPr="00880C6F">
            <w:t>[Recipient Company]</w:t>
          </w:r>
        </w:p>
      </w:docPartBody>
    </w:docPart>
    <w:docPart>
      <w:docPartPr>
        <w:name w:val="9AC3FF147AED400096A47018C7B10DB6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E441B022-902E-4CEB-92CF-1EB3CE1B2CA3}"/>
      </w:docPartPr>
      <w:docPartBody>
        <w:p w:rsidR="00000000" w:rsidRDefault="006D72CF">
          <w:pPr>
            <w:pStyle w:val="9AC3FF147AED400096A47018C7B10DB6"/>
          </w:pPr>
          <w:r w:rsidRPr="00880C6F">
            <w:t>[Address]</w:t>
          </w:r>
        </w:p>
      </w:docPartBody>
    </w:docPart>
    <w:docPart>
      <w:docPartPr>
        <w:name w:val="BF12A2262972425694C1964CA06F710C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5BA90172-16B8-41B6-A264-5C4BCF544837}"/>
      </w:docPartPr>
      <w:docPartBody>
        <w:p w:rsidR="00000000" w:rsidRDefault="006D72CF">
          <w:pPr>
            <w:pStyle w:val="BF12A2262972425694C1964CA06F710C"/>
          </w:pPr>
          <w:r w:rsidRPr="00880C6F">
            <w:t>[City, ST  Postal Code]</w:t>
          </w:r>
        </w:p>
      </w:docPartBody>
    </w:docPart>
    <w:docPart>
      <w:docPartPr>
        <w:name w:val="2C68C2098B3C461D83681D5386D30596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60F2A466-66E1-4715-B3A3-A76F25F3F3F2}"/>
      </w:docPartPr>
      <w:docPartBody>
        <w:p w:rsidR="00000000" w:rsidRDefault="006D72CF">
          <w:pPr>
            <w:pStyle w:val="2C68C2098B3C461D83681D5386D30596"/>
          </w:pPr>
          <w:r w:rsidRPr="00880C6F">
            <w:t>[Country]</w:t>
          </w:r>
        </w:p>
      </w:docPartBody>
    </w:docPart>
    <w:docPart>
      <w:docPartPr>
        <w:name w:val="33D941C41DD743CFB6CFCEE9A6726A54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741EC626-17AA-48F7-A76E-CD6AAB7BC741}"/>
      </w:docPartPr>
      <w:docPartBody>
        <w:p w:rsidR="00000000" w:rsidRDefault="006D72CF">
          <w:pPr>
            <w:pStyle w:val="33D941C41DD743CFB6CFCEE9A6726A54"/>
          </w:pPr>
          <w:r>
            <w:t>[Recipient Name]</w:t>
          </w:r>
        </w:p>
      </w:docPartBody>
    </w:docPart>
    <w:docPart>
      <w:docPartPr>
        <w:name w:val="A142C5230584466EBEEE287AE38C8FBC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F9014B2B-63E2-4AA5-A01A-36F9D6B62991}"/>
      </w:docPartPr>
      <w:docPartBody>
        <w:p w:rsidR="00000000" w:rsidRDefault="006D72CF">
          <w:pPr>
            <w:pStyle w:val="A142C5230584466EBEEE287AE38C8FBC"/>
          </w:pPr>
          <w:r w:rsidRPr="00880C6F">
            <w:t>[Recipient Company]</w:t>
          </w:r>
        </w:p>
      </w:docPartBody>
    </w:docPart>
    <w:docPart>
      <w:docPartPr>
        <w:name w:val="3CCCE575F6DF466D8CEC4568B86874BA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46B2F6C7-7931-461B-8857-A166025C29A0}"/>
      </w:docPartPr>
      <w:docPartBody>
        <w:p w:rsidR="00000000" w:rsidRDefault="006D72CF">
          <w:pPr>
            <w:pStyle w:val="3CCCE575F6DF466D8CEC4568B86874BA"/>
          </w:pPr>
          <w:r w:rsidRPr="00880C6F">
            <w:t>[Address]</w:t>
          </w:r>
        </w:p>
      </w:docPartBody>
    </w:docPart>
    <w:docPart>
      <w:docPartPr>
        <w:name w:val="EAE0000625A54AA799D26F744711127A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EDACA53C-5624-47AA-9719-947CD72565EA}"/>
      </w:docPartPr>
      <w:docPartBody>
        <w:p w:rsidR="00000000" w:rsidRDefault="006D72CF">
          <w:pPr>
            <w:pStyle w:val="EAE0000625A54AA799D26F744711127A"/>
          </w:pPr>
          <w:r w:rsidRPr="00880C6F">
            <w:t>[City, ST  Postal Code]</w:t>
          </w:r>
        </w:p>
      </w:docPartBody>
    </w:docPart>
    <w:docPart>
      <w:docPartPr>
        <w:name w:val="C0FBA32C2E2149D1A0DB8D329EA1C634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9A30D51F-520D-4B21-987A-E09219980C62}"/>
      </w:docPartPr>
      <w:docPartBody>
        <w:p w:rsidR="00000000" w:rsidRDefault="006D72CF">
          <w:pPr>
            <w:pStyle w:val="C0FBA32C2E2149D1A0DB8D329EA1C634"/>
          </w:pPr>
          <w:r w:rsidRPr="00880C6F">
            <w:t>[Country]</w:t>
          </w:r>
        </w:p>
      </w:docPartBody>
    </w:docPart>
    <w:docPart>
      <w:docPartPr>
        <w:name w:val="A688E36C33D7483993A5A33765EA30C8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6160C41E-3604-4697-85FD-0C13EECD030E}"/>
      </w:docPartPr>
      <w:docPartBody>
        <w:p w:rsidR="00000000" w:rsidRDefault="006D72CF">
          <w:pPr>
            <w:pStyle w:val="A688E36C33D7483993A5A33765EA30C8"/>
          </w:pPr>
          <w:r w:rsidRPr="009764E4">
            <w:t>[Company Name]</w:t>
          </w:r>
        </w:p>
      </w:docPartBody>
    </w:docPart>
    <w:docPart>
      <w:docPartPr>
        <w:name w:val="50A27969286348748A5FEAEE6BF81F2F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DF5BC388-F262-43F7-94A2-E647D3E2B04E}"/>
      </w:docPartPr>
      <w:docPartBody>
        <w:p w:rsidR="00000000" w:rsidRDefault="006D72CF">
          <w:pPr>
            <w:pStyle w:val="50A27969286348748A5FEAEE6BF81F2F"/>
          </w:pPr>
          <w:r w:rsidRPr="009764E4">
            <w:t>[Company Address]</w:t>
          </w:r>
        </w:p>
      </w:docPartBody>
    </w:docPart>
    <w:docPart>
      <w:docPartPr>
        <w:name w:val="4EFB964B583948CEBD8E5244D54A00D5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64DCC4D2-2A32-4F2C-A736-78B8E7F82D1E}"/>
      </w:docPartPr>
      <w:docPartBody>
        <w:p w:rsidR="00000000" w:rsidRDefault="006D72CF">
          <w:pPr>
            <w:pStyle w:val="4EFB964B583948CEBD8E5244D54A00D5"/>
          </w:pPr>
          <w:r w:rsidRPr="009764E4">
            <w:t xml:space="preserve">[City, State </w:t>
          </w:r>
          <w:r w:rsidRPr="009764E4">
            <w:t>Zip]</w:t>
          </w:r>
        </w:p>
      </w:docPartBody>
    </w:docPart>
    <w:docPart>
      <w:docPartPr>
        <w:name w:val="EB91904B114D4C79AD3C2EBFB48B0532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C37F2820-D106-4BEC-82D9-1060678DD241}"/>
      </w:docPartPr>
      <w:docPartBody>
        <w:p w:rsidR="00000000" w:rsidRDefault="006D72CF">
          <w:pPr>
            <w:pStyle w:val="EB91904B114D4C79AD3C2EBFB48B0532"/>
          </w:pPr>
          <w:r w:rsidRPr="009764E4">
            <w:t>[Company Name]</w:t>
          </w:r>
        </w:p>
      </w:docPartBody>
    </w:docPart>
    <w:docPart>
      <w:docPartPr>
        <w:name w:val="5374F24C54284AF289329BB09ED1B4AC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37C83C15-BC0E-4175-A666-CA18E3F66E11}"/>
      </w:docPartPr>
      <w:docPartBody>
        <w:p w:rsidR="00000000" w:rsidRDefault="006D72CF">
          <w:pPr>
            <w:pStyle w:val="5374F24C54284AF289329BB09ED1B4AC"/>
          </w:pPr>
          <w:r w:rsidRPr="009764E4">
            <w:t>[Company Address]</w:t>
          </w:r>
        </w:p>
      </w:docPartBody>
    </w:docPart>
    <w:docPart>
      <w:docPartPr>
        <w:name w:val="1254092514CB4C539132AE2859518CFC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11DD8707-8178-4DAA-9430-52053490384F}"/>
      </w:docPartPr>
      <w:docPartBody>
        <w:p w:rsidR="00000000" w:rsidRDefault="006D72CF">
          <w:pPr>
            <w:pStyle w:val="1254092514CB4C539132AE2859518CFC"/>
          </w:pPr>
          <w:r w:rsidRPr="009764E4">
            <w:t>[City, State Zip]</w:t>
          </w:r>
        </w:p>
      </w:docPartBody>
    </w:docPart>
    <w:docPart>
      <w:docPartPr>
        <w:name w:val="F5EF3A2131564C16958650288C61DAAF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38058D28-53E5-41CA-926D-2916BCC58B3D}"/>
      </w:docPartPr>
      <w:docPartBody>
        <w:p w:rsidR="00000000" w:rsidRDefault="006D72CF">
          <w:pPr>
            <w:pStyle w:val="F5EF3A2131564C16958650288C61DAAF"/>
          </w:pPr>
          <w:r>
            <w:t>[Recipient Name]</w:t>
          </w:r>
        </w:p>
      </w:docPartBody>
    </w:docPart>
    <w:docPart>
      <w:docPartPr>
        <w:name w:val="917CE521283648A583DC7B16FF2AEB45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88A5DC77-95E6-4B0F-821F-B69064F9674F}"/>
      </w:docPartPr>
      <w:docPartBody>
        <w:p w:rsidR="00000000" w:rsidRDefault="006D72CF">
          <w:pPr>
            <w:pStyle w:val="917CE521283648A583DC7B16FF2AEB45"/>
          </w:pPr>
          <w:r w:rsidRPr="00880C6F">
            <w:t>[Recipient Company]</w:t>
          </w:r>
        </w:p>
      </w:docPartBody>
    </w:docPart>
    <w:docPart>
      <w:docPartPr>
        <w:name w:val="73AA6A78B5BF4040B7D6C30CB51A2BD0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BCAF2C36-B56F-40F5-AEFF-03FAD00FEE00}"/>
      </w:docPartPr>
      <w:docPartBody>
        <w:p w:rsidR="00000000" w:rsidRDefault="006D72CF">
          <w:pPr>
            <w:pStyle w:val="73AA6A78B5BF4040B7D6C30CB51A2BD0"/>
          </w:pPr>
          <w:r w:rsidRPr="00880C6F">
            <w:t>[Address]</w:t>
          </w:r>
        </w:p>
      </w:docPartBody>
    </w:docPart>
    <w:docPart>
      <w:docPartPr>
        <w:name w:val="CC3CF6B889614878A54BB3A003CDB45E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F8A1101B-858E-42B9-A807-D95EA01BF5A0}"/>
      </w:docPartPr>
      <w:docPartBody>
        <w:p w:rsidR="00000000" w:rsidRDefault="006D72CF">
          <w:pPr>
            <w:pStyle w:val="CC3CF6B889614878A54BB3A003CDB45E"/>
          </w:pPr>
          <w:r w:rsidRPr="00880C6F">
            <w:t>[City, ST  Postal Code]</w:t>
          </w:r>
        </w:p>
      </w:docPartBody>
    </w:docPart>
    <w:docPart>
      <w:docPartPr>
        <w:name w:val="4FBC97AF61CF4223866C3067EE5527ED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C13683F2-9777-48ED-BB0B-6918ED59EFF5}"/>
      </w:docPartPr>
      <w:docPartBody>
        <w:p w:rsidR="00000000" w:rsidRDefault="006D72CF">
          <w:pPr>
            <w:pStyle w:val="4FBC97AF61CF4223866C3067EE5527ED"/>
          </w:pPr>
          <w:r w:rsidRPr="00880C6F">
            <w:t>[Country]</w:t>
          </w:r>
        </w:p>
      </w:docPartBody>
    </w:docPart>
    <w:docPart>
      <w:docPartPr>
        <w:name w:val="A26ACC48C5904488B11D558CE3E51633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0BD75F22-C8B4-451D-ABC1-9C1C0B008AFE}"/>
      </w:docPartPr>
      <w:docPartBody>
        <w:p w:rsidR="00000000" w:rsidRDefault="006D72CF">
          <w:pPr>
            <w:pStyle w:val="A26ACC48C5904488B11D558CE3E51633"/>
          </w:pPr>
          <w:r>
            <w:t>[Recipient Name]</w:t>
          </w:r>
        </w:p>
      </w:docPartBody>
    </w:docPart>
    <w:docPart>
      <w:docPartPr>
        <w:name w:val="DB62162F112A475F8C59A2C20DE7690D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7C614509-658F-4620-95B1-DB54315781C7}"/>
      </w:docPartPr>
      <w:docPartBody>
        <w:p w:rsidR="00000000" w:rsidRDefault="006D72CF">
          <w:pPr>
            <w:pStyle w:val="DB62162F112A475F8C59A2C20DE7690D"/>
          </w:pPr>
          <w:r w:rsidRPr="00880C6F">
            <w:t>[Recipient Company]</w:t>
          </w:r>
        </w:p>
      </w:docPartBody>
    </w:docPart>
    <w:docPart>
      <w:docPartPr>
        <w:name w:val="77CF6D8B64E740A3930BE54E7B1B974D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9BAAD548-BA13-45C7-8642-58E12412CC3A}"/>
      </w:docPartPr>
      <w:docPartBody>
        <w:p w:rsidR="00000000" w:rsidRDefault="006D72CF">
          <w:pPr>
            <w:pStyle w:val="77CF6D8B64E740A3930BE54E7B1B974D"/>
          </w:pPr>
          <w:r w:rsidRPr="00880C6F">
            <w:t>[Address]</w:t>
          </w:r>
        </w:p>
      </w:docPartBody>
    </w:docPart>
    <w:docPart>
      <w:docPartPr>
        <w:name w:val="9A677D55AA6944C98FBBB0324A60564C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438767B8-4CCD-4D6F-9688-31B12F1783D8}"/>
      </w:docPartPr>
      <w:docPartBody>
        <w:p w:rsidR="00000000" w:rsidRDefault="006D72CF">
          <w:pPr>
            <w:pStyle w:val="9A677D55AA6944C98FBBB0324A60564C"/>
          </w:pPr>
          <w:r w:rsidRPr="00880C6F">
            <w:t>[City, ST  Postal Code]</w:t>
          </w:r>
        </w:p>
      </w:docPartBody>
    </w:docPart>
    <w:docPart>
      <w:docPartPr>
        <w:name w:val="CF1C904D59374BA09055C99714CEC3E3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472CF393-31E7-440B-AE33-777756024926}"/>
      </w:docPartPr>
      <w:docPartBody>
        <w:p w:rsidR="00000000" w:rsidRDefault="006D72CF">
          <w:pPr>
            <w:pStyle w:val="CF1C904D59374BA09055C99714CEC3E3"/>
          </w:pPr>
          <w:r w:rsidRPr="00880C6F">
            <w:t>[Country]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view w:val="normal"/>
  <w:defaultTabStop w:val="720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D72CF"/>
    <w:rsid w:val="006D72C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d-ID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  <w15:chartTrackingRefBased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EastAsia" w:hAnsiTheme="minorHAnsi" w:cstheme="minorBidi"/>
        <w:sz w:val="22"/>
        <w:szCs w:val="22"/>
        <w:lang w:val="id-ID" w:eastAsia="id-ID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5E417F8038E54DCEA34397503117DEF2">
    <w:name w:val="5E417F8038E54DCEA34397503117DEF2"/>
  </w:style>
  <w:style w:type="paragraph" w:customStyle="1" w:styleId="D2168EDFF4784BF3B5AE4173EB407A6B">
    <w:name w:val="D2168EDFF4784BF3B5AE4173EB407A6B"/>
  </w:style>
  <w:style w:type="paragraph" w:customStyle="1" w:styleId="FCB76D6C4712495A9606AFCE8A5C02FF">
    <w:name w:val="FCB76D6C4712495A9606AFCE8A5C02FF"/>
  </w:style>
  <w:style w:type="paragraph" w:customStyle="1" w:styleId="7C30ADB918FC4107A623AFCA17E18253">
    <w:name w:val="7C30ADB918FC4107A623AFCA17E18253"/>
  </w:style>
  <w:style w:type="paragraph" w:customStyle="1" w:styleId="1E2C472898AC41869E805A8C2E50119B">
    <w:name w:val="1E2C472898AC41869E805A8C2E50119B"/>
  </w:style>
  <w:style w:type="paragraph" w:customStyle="1" w:styleId="93822492DC314CF5A4720371D90D3A34">
    <w:name w:val="93822492DC314CF5A4720371D90D3A34"/>
  </w:style>
  <w:style w:type="paragraph" w:customStyle="1" w:styleId="0F8208600AA6445E942ED57E42BADF9B">
    <w:name w:val="0F8208600AA6445E942ED57E42BADF9B"/>
  </w:style>
  <w:style w:type="paragraph" w:customStyle="1" w:styleId="6930F8DD15BC476AAD1216BB18D0812C">
    <w:name w:val="6930F8DD15BC476AAD1216BB18D0812C"/>
  </w:style>
  <w:style w:type="paragraph" w:customStyle="1" w:styleId="202B84AAA6B04B0F82063AC3A621583A">
    <w:name w:val="202B84AAA6B04B0F82063AC3A621583A"/>
  </w:style>
  <w:style w:type="paragraph" w:customStyle="1" w:styleId="E2131BE0CF914D358FC77D0EFFFA7C12">
    <w:name w:val="E2131BE0CF914D358FC77D0EFFFA7C12"/>
  </w:style>
  <w:style w:type="paragraph" w:customStyle="1" w:styleId="AA784BBE4A0F4648AA9DAEEA7F60BEA2">
    <w:name w:val="AA784BBE4A0F4648AA9DAEEA7F60BEA2"/>
  </w:style>
  <w:style w:type="paragraph" w:customStyle="1" w:styleId="50E8F7BC4FB8430185A9D23C7154ED70">
    <w:name w:val="50E8F7BC4FB8430185A9D23C7154ED70"/>
  </w:style>
  <w:style w:type="paragraph" w:customStyle="1" w:styleId="BBE7B13B84EA49DDAC5EC26D5BB558C8">
    <w:name w:val="BBE7B13B84EA49DDAC5EC26D5BB558C8"/>
  </w:style>
  <w:style w:type="paragraph" w:customStyle="1" w:styleId="02100919A3524B97A71A10BAEDA9176B">
    <w:name w:val="02100919A3524B97A71A10BAEDA9176B"/>
  </w:style>
  <w:style w:type="paragraph" w:customStyle="1" w:styleId="427D1A1492664D628BAD175E23F510CA">
    <w:name w:val="427D1A1492664D628BAD175E23F510CA"/>
  </w:style>
  <w:style w:type="paragraph" w:customStyle="1" w:styleId="6341053C207A4E67894B444353AAB881">
    <w:name w:val="6341053C207A4E67894B444353AAB881"/>
  </w:style>
  <w:style w:type="paragraph" w:customStyle="1" w:styleId="C87640A61A5A40BEAA7BF55DDB85CCD2">
    <w:name w:val="C87640A61A5A40BEAA7BF55DDB85CCD2"/>
  </w:style>
  <w:style w:type="paragraph" w:customStyle="1" w:styleId="8C5CD2433CF348709CFB80A86125CC9F">
    <w:name w:val="8C5CD2433CF348709CFB80A86125CC9F"/>
  </w:style>
  <w:style w:type="paragraph" w:customStyle="1" w:styleId="CA5ED744F36F415EBD97B385828653CE">
    <w:name w:val="CA5ED744F36F415EBD97B385828653CE"/>
  </w:style>
  <w:style w:type="paragraph" w:customStyle="1" w:styleId="4BA5D36E71AA45F885F4200EFA87FEE4">
    <w:name w:val="4BA5D36E71AA45F885F4200EFA87FEE4"/>
  </w:style>
  <w:style w:type="paragraph" w:customStyle="1" w:styleId="8B59029C629C4102AAA01C4D653525A6">
    <w:name w:val="8B59029C629C4102AAA01C4D653525A6"/>
  </w:style>
  <w:style w:type="paragraph" w:customStyle="1" w:styleId="C7AEAACEFB80488CA1318476931CA757">
    <w:name w:val="C7AEAACEFB80488CA1318476931CA757"/>
  </w:style>
  <w:style w:type="paragraph" w:customStyle="1" w:styleId="E9BA3562045E4484AEC14F0E40C2C245">
    <w:name w:val="E9BA3562045E4484AEC14F0E40C2C245"/>
  </w:style>
  <w:style w:type="paragraph" w:customStyle="1" w:styleId="C9A6231B7FE64465813A344E3891DD5E">
    <w:name w:val="C9A6231B7FE64465813A344E3891DD5E"/>
  </w:style>
  <w:style w:type="paragraph" w:customStyle="1" w:styleId="9AC3FF147AED400096A47018C7B10DB6">
    <w:name w:val="9AC3FF147AED400096A47018C7B10DB6"/>
  </w:style>
  <w:style w:type="paragraph" w:customStyle="1" w:styleId="BF12A2262972425694C1964CA06F710C">
    <w:name w:val="BF12A2262972425694C1964CA06F710C"/>
  </w:style>
  <w:style w:type="paragraph" w:customStyle="1" w:styleId="2C68C2098B3C461D83681D5386D30596">
    <w:name w:val="2C68C2098B3C461D83681D5386D30596"/>
  </w:style>
  <w:style w:type="paragraph" w:customStyle="1" w:styleId="33D941C41DD743CFB6CFCEE9A6726A54">
    <w:name w:val="33D941C41DD743CFB6CFCEE9A6726A54"/>
  </w:style>
  <w:style w:type="paragraph" w:customStyle="1" w:styleId="A142C5230584466EBEEE287AE38C8FBC">
    <w:name w:val="A142C5230584466EBEEE287AE38C8FBC"/>
  </w:style>
  <w:style w:type="paragraph" w:customStyle="1" w:styleId="3CCCE575F6DF466D8CEC4568B86874BA">
    <w:name w:val="3CCCE575F6DF466D8CEC4568B86874BA"/>
  </w:style>
  <w:style w:type="paragraph" w:customStyle="1" w:styleId="EAE0000625A54AA799D26F744711127A">
    <w:name w:val="EAE0000625A54AA799D26F744711127A"/>
  </w:style>
  <w:style w:type="paragraph" w:customStyle="1" w:styleId="C0FBA32C2E2149D1A0DB8D329EA1C634">
    <w:name w:val="C0FBA32C2E2149D1A0DB8D329EA1C634"/>
  </w:style>
  <w:style w:type="paragraph" w:customStyle="1" w:styleId="A688E36C33D7483993A5A33765EA30C8">
    <w:name w:val="A688E36C33D7483993A5A33765EA30C8"/>
  </w:style>
  <w:style w:type="paragraph" w:customStyle="1" w:styleId="50A27969286348748A5FEAEE6BF81F2F">
    <w:name w:val="50A27969286348748A5FEAEE6BF81F2F"/>
  </w:style>
  <w:style w:type="paragraph" w:customStyle="1" w:styleId="4EFB964B583948CEBD8E5244D54A00D5">
    <w:name w:val="4EFB964B583948CEBD8E5244D54A00D5"/>
  </w:style>
  <w:style w:type="paragraph" w:customStyle="1" w:styleId="EB91904B114D4C79AD3C2EBFB48B0532">
    <w:name w:val="EB91904B114D4C79AD3C2EBFB48B0532"/>
  </w:style>
  <w:style w:type="paragraph" w:customStyle="1" w:styleId="5374F24C54284AF289329BB09ED1B4AC">
    <w:name w:val="5374F24C54284AF289329BB09ED1B4AC"/>
  </w:style>
  <w:style w:type="paragraph" w:customStyle="1" w:styleId="1254092514CB4C539132AE2859518CFC">
    <w:name w:val="1254092514CB4C539132AE2859518CFC"/>
  </w:style>
  <w:style w:type="paragraph" w:customStyle="1" w:styleId="F5EF3A2131564C16958650288C61DAAF">
    <w:name w:val="F5EF3A2131564C16958650288C61DAAF"/>
  </w:style>
  <w:style w:type="paragraph" w:customStyle="1" w:styleId="917CE521283648A583DC7B16FF2AEB45">
    <w:name w:val="917CE521283648A583DC7B16FF2AEB45"/>
  </w:style>
  <w:style w:type="paragraph" w:customStyle="1" w:styleId="73AA6A78B5BF4040B7D6C30CB51A2BD0">
    <w:name w:val="73AA6A78B5BF4040B7D6C30CB51A2BD0"/>
  </w:style>
  <w:style w:type="paragraph" w:customStyle="1" w:styleId="CC3CF6B889614878A54BB3A003CDB45E">
    <w:name w:val="CC3CF6B889614878A54BB3A003CDB45E"/>
  </w:style>
  <w:style w:type="paragraph" w:customStyle="1" w:styleId="4FBC97AF61CF4223866C3067EE5527ED">
    <w:name w:val="4FBC97AF61CF4223866C3067EE5527ED"/>
  </w:style>
  <w:style w:type="paragraph" w:customStyle="1" w:styleId="A26ACC48C5904488B11D558CE3E51633">
    <w:name w:val="A26ACC48C5904488B11D558CE3E51633"/>
  </w:style>
  <w:style w:type="paragraph" w:customStyle="1" w:styleId="DB62162F112A475F8C59A2C20DE7690D">
    <w:name w:val="DB62162F112A475F8C59A2C20DE7690D"/>
  </w:style>
  <w:style w:type="paragraph" w:customStyle="1" w:styleId="77CF6D8B64E740A3930BE54E7B1B974D">
    <w:name w:val="77CF6D8B64E740A3930BE54E7B1B974D"/>
  </w:style>
  <w:style w:type="paragraph" w:customStyle="1" w:styleId="9A677D55AA6944C98FBBB0324A60564C">
    <w:name w:val="9A677D55AA6944C98FBBB0324A60564C"/>
  </w:style>
  <w:style w:type="paragraph" w:customStyle="1" w:styleId="CF1C904D59374BA09055C99714CEC3E3">
    <w:name w:val="CF1C904D59374BA09055C99714CEC3E3"/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allowPNG/>
</w:webSettings>
</file>

<file path=word/theme/theme1.xml><?xml version="1.0" encoding="utf-8"?>
<a:theme xmlns:a="http://schemas.openxmlformats.org/drawingml/2006/main" name="Red Business Set">
  <a:themeElements>
    <a:clrScheme name="Label LS2-05">
      <a:dk1>
        <a:sysClr val="windowText" lastClr="000000"/>
      </a:dk1>
      <a:lt1>
        <a:sysClr val="window" lastClr="FFFFFF"/>
      </a:lt1>
      <a:dk2>
        <a:srgbClr val="000000"/>
      </a:dk2>
      <a:lt2>
        <a:srgbClr val="FFFFFF"/>
      </a:lt2>
      <a:accent1>
        <a:srgbClr val="0F3344"/>
      </a:accent1>
      <a:accent2>
        <a:srgbClr val="E5D8EA"/>
      </a:accent2>
      <a:accent3>
        <a:srgbClr val="F8C4D7"/>
      </a:accent3>
      <a:accent4>
        <a:srgbClr val="FCEA10"/>
      </a:accent4>
      <a:accent5>
        <a:srgbClr val="FFFFFF"/>
      </a:accent5>
      <a:accent6>
        <a:srgbClr val="FFFFFF"/>
      </a:accent6>
      <a:hlink>
        <a:srgbClr val="0070C0"/>
      </a:hlink>
      <a:folHlink>
        <a:srgbClr val="FF0000"/>
      </a:folHlink>
    </a:clrScheme>
    <a:fontScheme name="Calibri">
      <a:majorFont>
        <a:latin typeface="Calibri" panose="020F0502020204030204"/>
        <a:ea typeface=""/>
        <a:cs typeface=""/>
        <a:font script="Jpan" typeface="メイリオ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ahoma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メイリオ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ahoma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overPageProperties xmlns="http://schemas.microsoft.com/office/2006/coverPageProps">
  <PublishDate/>
  <Abstract/>
  <CompanyAddress/>
  <CompanyPhone/>
  <CompanyFax/>
  <CompanyEmail/>
</CoverPagePropertie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MediaServiceKeyPoints xmlns="71af3243-3dd4-4a8d-8c0d-dd76da1f02a5" xsi:nil="true"/>
  </documentManagement>
</p:propertie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79F111ED35F8CC479449609E8A0923A6" ma:contentTypeVersion="11" ma:contentTypeDescription="Create a new document." ma:contentTypeScope="" ma:versionID="dc7352e55e77714fab0739bd1a2ce122">
  <xsd:schema xmlns:xsd="http://www.w3.org/2001/XMLSchema" xmlns:xs="http://www.w3.org/2001/XMLSchema" xmlns:p="http://schemas.microsoft.com/office/2006/metadata/properties" xmlns:ns2="71af3243-3dd4-4a8d-8c0d-dd76da1f02a5" xmlns:ns3="16c05727-aa75-4e4a-9b5f-8a80a1165891" targetNamespace="http://schemas.microsoft.com/office/2006/metadata/properties" ma:root="true" ma:fieldsID="b47b806cf7e90fe7257fa1ff83c741bf" ns2:_="" ns3:_="">
    <xsd:import namespace="71af3243-3dd4-4a8d-8c0d-dd76da1f02a5"/>
    <xsd:import namespace="16c05727-aa75-4e4a-9b5f-8a80a1165891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OCR" minOccurs="0"/>
                <xsd:element ref="ns2:MediaServiceAutoTags" minOccurs="0"/>
                <xsd:element ref="ns2:MediaServiceEventHashCode" minOccurs="0"/>
                <xsd:element ref="ns2:MediaServiceGenerationTime" minOccurs="0"/>
                <xsd:element ref="ns3:SharedWithUsers" minOccurs="0"/>
                <xsd:element ref="ns3:SharedWithDetails" minOccurs="0"/>
                <xsd:element ref="ns2:MediaServiceAutoKeyPoints" minOccurs="0"/>
                <xsd:element ref="ns2:MediaServiceKeyPoints" minOccurs="0"/>
                <xsd:element ref="ns2:MediaServiceDateTake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1af3243-3dd4-4a8d-8c0d-dd76da1f02a5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OCR" ma:index="10" nillable="true" ma:displayName="MediaServiceOCR" ma:internalName="MediaServiceOCR" ma:readOnly="true">
      <xsd:simpleType>
        <xsd:restriction base="dms:Note">
          <xsd:maxLength value="255"/>
        </xsd:restriction>
      </xsd:simpleType>
    </xsd:element>
    <xsd:element name="MediaServiceAutoTags" ma:index="11" nillable="true" ma:displayName="MediaServiceAutoTags" ma:internalName="MediaServiceAutoTags" ma:readOnly="true">
      <xsd:simpleType>
        <xsd:restriction base="dms:Text"/>
      </xsd:simpleType>
    </xsd:element>
    <xsd:element name="MediaServiceEventHashCode" ma:index="12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AutoKeyPoints" ma:index="16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7" nillable="true" ma:displayName="KeyPoints" ma:internalName="MediaServiceKeyPoints" ma:readOnly="false">
      <xsd:simpleType>
        <xsd:restriction base="dms:Note">
          <xsd:maxLength value="255"/>
        </xsd:restriction>
      </xsd:simpleType>
    </xsd:element>
    <xsd:element name="MediaServiceDateTaken" ma:index="18" nillable="true" ma:displayName="MediaServiceDateTaken" ma:hidden="true" ma:internalName="MediaServiceDateTaken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6c05727-aa75-4e4a-9b5f-8a80a1165891" elementFormDefault="qualified">
    <xsd:import namespace="http://schemas.microsoft.com/office/2006/documentManagement/types"/>
    <xsd:import namespace="http://schemas.microsoft.com/office/infopath/2007/PartnerControls"/>
    <xsd:element name="SharedWithUsers" ma:index="14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5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55AF091B-3C7A-41E3-B477-F2FDAA23CFDA}">
  <ds:schemaRefs>
    <ds:schemaRef ds:uri="http://schemas.microsoft.com/office/2006/coverPageProps"/>
  </ds:schemaRefs>
</ds:datastoreItem>
</file>

<file path=customXml/itemProps2.xml><?xml version="1.0" encoding="utf-8"?>
<ds:datastoreItem xmlns:ds="http://schemas.openxmlformats.org/officeDocument/2006/customXml" ds:itemID="{724B230F-5D73-4BB7-856E-7B87F06A3169}">
  <ds:schemaRefs>
    <ds:schemaRef ds:uri="http://schemas.microsoft.com/office/2006/metadata/properties"/>
    <ds:schemaRef ds:uri="http://schemas.microsoft.com/office/infopath/2007/PartnerControls"/>
    <ds:schemaRef ds:uri="71af3243-3dd4-4a8d-8c0d-dd76da1f02a5"/>
  </ds:schemaRefs>
</ds:datastoreItem>
</file>

<file path=customXml/itemProps3.xml><?xml version="1.0" encoding="utf-8"?>
<ds:datastoreItem xmlns:ds="http://schemas.openxmlformats.org/officeDocument/2006/customXml" ds:itemID="{F7658C2C-E403-46B5-9EE6-3B9AA98E5B29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E6CED49B-0231-48A1-B9B5-BD7F362E38FA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71af3243-3dd4-4a8d-8c0d-dd76da1f02a5"/>
    <ds:schemaRef ds:uri="16c05727-aa75-4e4a-9b5f-8a80a1165891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Organic shapes labels (6 per page)</Template>
  <TotalTime>0</TotalTime>
  <Pages>2</Pages>
  <Words>141</Words>
  <Characters>808</Characters>
  <Application>Microsoft Office Word</Application>
  <DocSecurity>0</DocSecurity>
  <Lines>6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948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/>
  <cp:lastModifiedBy/>
  <cp:revision>1</cp:revision>
  <dcterms:created xsi:type="dcterms:W3CDTF">2020-07-21T04:49:00Z</dcterms:created>
  <dcterms:modified xsi:type="dcterms:W3CDTF">2020-07-21T04:53:00Z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0x01010079F111ED35F8CC479449609E8A0923A6</vt:lpwstr>
  </property>
</Properties>
</file>